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142C04C1" w:rsidR="00487499" w:rsidRPr="00DD032E" w:rsidRDefault="00EF094C" w:rsidP="0024246D">
      <w:pPr>
        <w:pStyle w:val="Naslovobrazca"/>
        <w:pageBreakBefore/>
        <w:rPr>
          <w:rFonts w:ascii="Calibri" w:hAnsi="Calibri" w:cs="Calibri"/>
        </w:rPr>
      </w:pPr>
      <w:bookmarkStart w:id="0" w:name="_Toc532392573"/>
      <w:bookmarkStart w:id="1" w:name="_Toc532538613"/>
      <w:bookmarkStart w:id="2" w:name="_Toc238460156"/>
      <w:r w:rsidRPr="00DD032E">
        <w:rPr>
          <w:rFonts w:ascii="Calibri" w:hAnsi="Calibri" w:cs="Calibri"/>
        </w:rPr>
        <w:t>PR</w:t>
      </w:r>
      <w:bookmarkEnd w:id="0"/>
      <w:bookmarkEnd w:id="1"/>
      <w:r w:rsidR="00C62EF1" w:rsidRPr="00DD032E">
        <w:rPr>
          <w:rFonts w:ascii="Calibri" w:hAnsi="Calibri" w:cs="Calibri"/>
        </w:rPr>
        <w:t>IJAVA ZA SODELOVANJE</w:t>
      </w:r>
      <w:bookmarkEnd w:id="2"/>
    </w:p>
    <w:p w14:paraId="3D9B7CC2" w14:textId="77777777" w:rsidR="00EF094C" w:rsidRPr="00DD032E" w:rsidRDefault="00EF094C" w:rsidP="00EF094C">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001"/>
        <w:gridCol w:w="344"/>
        <w:gridCol w:w="2430"/>
        <w:gridCol w:w="625"/>
        <w:gridCol w:w="2335"/>
        <w:gridCol w:w="2373"/>
      </w:tblGrid>
      <w:tr w:rsidR="00DE108E" w:rsidRPr="002561C9" w14:paraId="276ADA43" w14:textId="77777777" w:rsidTr="00946191">
        <w:trPr>
          <w:trHeight w:val="397"/>
        </w:trPr>
        <w:tc>
          <w:tcPr>
            <w:tcW w:w="990" w:type="pct"/>
            <w:vAlign w:val="center"/>
          </w:tcPr>
          <w:p w14:paraId="07FE5FC3" w14:textId="2159E009" w:rsidR="00DE108E" w:rsidRPr="002561C9" w:rsidRDefault="00DE108E" w:rsidP="00D65836">
            <w:pPr>
              <w:pStyle w:val="Brezrazmikov"/>
              <w:rPr>
                <w:rFonts w:ascii="Calibri" w:hAnsi="Calibri" w:cs="Calibri"/>
              </w:rPr>
            </w:pPr>
            <w:r w:rsidRPr="002561C9">
              <w:rPr>
                <w:rFonts w:ascii="Calibri" w:hAnsi="Calibri" w:cs="Calibri"/>
              </w:rPr>
              <w:t xml:space="preserve">Številka </w:t>
            </w:r>
            <w:r>
              <w:rPr>
                <w:rFonts w:ascii="Calibri" w:hAnsi="Calibri" w:cs="Calibri"/>
              </w:rPr>
              <w:t>prijave</w:t>
            </w:r>
            <w:r w:rsidRPr="002561C9">
              <w:rPr>
                <w:rFonts w:ascii="Calibri" w:hAnsi="Calibri" w:cs="Calibri"/>
              </w:rPr>
              <w:t>:</w:t>
            </w:r>
          </w:p>
        </w:tc>
        <w:sdt>
          <w:sdtPr>
            <w:rPr>
              <w:rFonts w:ascii="Calibri" w:hAnsi="Calibri" w:cs="Calibri"/>
            </w:rPr>
            <w:id w:val="1802950987"/>
            <w:placeholder>
              <w:docPart w:val="415ABD169D61497C9F86B3B942D7FDD2"/>
            </w:placeholder>
            <w:showingPlcHdr/>
            <w:text/>
          </w:sdtPr>
          <w:sdtContent>
            <w:tc>
              <w:tcPr>
                <w:tcW w:w="4010" w:type="pct"/>
                <w:gridSpan w:val="5"/>
                <w:vAlign w:val="center"/>
              </w:tcPr>
              <w:p w14:paraId="44AC7755" w14:textId="13D5BF5E"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w:t>
                </w:r>
                <w:r w:rsidR="00946191">
                  <w:rPr>
                    <w:rFonts w:ascii="Calibri" w:hAnsi="Calibri" w:cs="Calibri"/>
                    <w:color w:val="808080" w:themeColor="background1" w:themeShade="80"/>
                  </w:rPr>
                  <w:t>vašo številko p</w:t>
                </w:r>
                <w:r w:rsidR="006D6254">
                  <w:rPr>
                    <w:rFonts w:ascii="Calibri" w:hAnsi="Calibri" w:cs="Calibri"/>
                    <w:color w:val="808080" w:themeColor="background1" w:themeShade="80"/>
                  </w:rPr>
                  <w:t>ri</w:t>
                </w:r>
                <w:r w:rsidR="00946191">
                  <w:rPr>
                    <w:rFonts w:ascii="Calibri" w:hAnsi="Calibri" w:cs="Calibri"/>
                    <w:color w:val="808080" w:themeColor="background1" w:themeShade="80"/>
                  </w:rPr>
                  <w:t>jave</w:t>
                </w:r>
              </w:p>
            </w:tc>
          </w:sdtContent>
        </w:sdt>
      </w:tr>
      <w:tr w:rsidR="00DE108E" w:rsidRPr="002561C9" w14:paraId="4DDD07AF" w14:textId="77777777" w:rsidTr="00AE405B">
        <w:trPr>
          <w:trHeight w:val="397"/>
        </w:trPr>
        <w:tc>
          <w:tcPr>
            <w:tcW w:w="990" w:type="pct"/>
            <w:vAlign w:val="center"/>
          </w:tcPr>
          <w:p w14:paraId="494402C6" w14:textId="77777777" w:rsidR="00DE108E" w:rsidRPr="002561C9" w:rsidRDefault="00DE108E" w:rsidP="00D65836">
            <w:pPr>
              <w:pStyle w:val="Brezrazmikov"/>
              <w:rPr>
                <w:rFonts w:ascii="Calibri" w:hAnsi="Calibri" w:cs="Calibri"/>
              </w:rPr>
            </w:pPr>
            <w:r w:rsidRPr="002561C9">
              <w:rPr>
                <w:rFonts w:ascii="Calibri" w:hAnsi="Calibri" w:cs="Calibri"/>
              </w:rPr>
              <w:t>Datum:</w:t>
            </w:r>
          </w:p>
        </w:tc>
        <w:tc>
          <w:tcPr>
            <w:tcW w:w="1372" w:type="pct"/>
            <w:gridSpan w:val="2"/>
            <w:vAlign w:val="center"/>
          </w:tcPr>
          <w:p w14:paraId="512B35E1" w14:textId="77777777" w:rsidR="00DE108E" w:rsidRPr="002561C9" w:rsidRDefault="00000000" w:rsidP="00D65836">
            <w:pPr>
              <w:pStyle w:val="Brezrazmikov"/>
              <w:rPr>
                <w:rFonts w:ascii="Calibri" w:hAnsi="Calibri" w:cs="Calibri"/>
              </w:rPr>
            </w:pPr>
            <w:sdt>
              <w:sdtPr>
                <w:rPr>
                  <w:rFonts w:ascii="Calibri" w:hAnsi="Calibri" w:cs="Calibri"/>
                </w:rPr>
                <w:id w:val="1848598535"/>
                <w:placeholder>
                  <w:docPart w:val="E9C5ECD1746A4072BC80C033BD586108"/>
                </w:placeholder>
                <w:showingPlcHdr/>
                <w:date>
                  <w:dateFormat w:val="dd.MM.yyyy"/>
                  <w:lid w:val="sl-SI"/>
                  <w:storeMappedDataAs w:val="dateTime"/>
                  <w:calendar w:val="gregorian"/>
                </w:date>
              </w:sdtPr>
              <w:sdtContent>
                <w:r w:rsidR="00DE108E" w:rsidRPr="002561C9">
                  <w:rPr>
                    <w:rFonts w:ascii="Calibri" w:hAnsi="Calibri" w:cs="Calibri"/>
                    <w:color w:val="808080" w:themeColor="background1" w:themeShade="80"/>
                  </w:rPr>
                  <w:t>Izberite datum</w:t>
                </w:r>
              </w:sdtContent>
            </w:sdt>
          </w:p>
        </w:tc>
        <w:tc>
          <w:tcPr>
            <w:tcW w:w="309" w:type="pct"/>
            <w:vAlign w:val="center"/>
          </w:tcPr>
          <w:p w14:paraId="01BECB50" w14:textId="77777777" w:rsidR="00DE108E" w:rsidRPr="002561C9" w:rsidRDefault="00DE108E" w:rsidP="00D65836">
            <w:pPr>
              <w:pStyle w:val="Brezrazmikov"/>
              <w:rPr>
                <w:rFonts w:ascii="Calibri" w:hAnsi="Calibri" w:cs="Calibri"/>
              </w:rPr>
            </w:pPr>
            <w:r w:rsidRPr="002561C9">
              <w:rPr>
                <w:rFonts w:ascii="Calibri" w:hAnsi="Calibri" w:cs="Calibri"/>
              </w:rPr>
              <w:t>Kraj:</w:t>
            </w:r>
          </w:p>
        </w:tc>
        <w:tc>
          <w:tcPr>
            <w:tcW w:w="2329" w:type="pct"/>
            <w:gridSpan w:val="2"/>
            <w:vAlign w:val="center"/>
          </w:tcPr>
          <w:p w14:paraId="0F8A75FC" w14:textId="77777777" w:rsidR="00DE108E" w:rsidRPr="002561C9" w:rsidRDefault="00000000" w:rsidP="00D65836">
            <w:pPr>
              <w:pStyle w:val="Brezrazmikov"/>
              <w:rPr>
                <w:rFonts w:ascii="Calibri" w:hAnsi="Calibri" w:cs="Calibri"/>
              </w:rPr>
            </w:pPr>
            <w:sdt>
              <w:sdtPr>
                <w:rPr>
                  <w:rFonts w:ascii="Calibri" w:hAnsi="Calibri" w:cs="Calibri"/>
                </w:rPr>
                <w:id w:val="837198872"/>
                <w:placeholder>
                  <w:docPart w:val="BB4E478C727F47329FCFCF25C7D8DCA7"/>
                </w:placeholder>
                <w:showingPlcHdr/>
                <w:text/>
              </w:sdtPr>
              <w:sdtContent>
                <w:r w:rsidR="00DE108E" w:rsidRPr="002561C9">
                  <w:rPr>
                    <w:rStyle w:val="Besedilooznabemesta"/>
                    <w:rFonts w:ascii="Calibri" w:hAnsi="Calibri" w:cs="Calibri"/>
                  </w:rPr>
                  <w:t>Vpišite ime kraja</w:t>
                </w:r>
              </w:sdtContent>
            </w:sdt>
          </w:p>
        </w:tc>
      </w:tr>
      <w:tr w:rsidR="00DE108E" w:rsidRPr="002561C9" w14:paraId="21F33A88" w14:textId="77777777" w:rsidTr="00946191">
        <w:trPr>
          <w:trHeight w:val="397"/>
        </w:trPr>
        <w:tc>
          <w:tcPr>
            <w:tcW w:w="990" w:type="pct"/>
            <w:vAlign w:val="center"/>
          </w:tcPr>
          <w:p w14:paraId="337CABD4" w14:textId="77777777" w:rsidR="00DE108E" w:rsidRPr="002561C9" w:rsidRDefault="00DE108E" w:rsidP="00D65836">
            <w:pPr>
              <w:pStyle w:val="Brezrazmikov"/>
              <w:rPr>
                <w:rFonts w:ascii="Calibri" w:hAnsi="Calibri" w:cs="Calibri"/>
              </w:rPr>
            </w:pPr>
            <w:r w:rsidRPr="002561C9">
              <w:rPr>
                <w:rFonts w:ascii="Calibri" w:hAnsi="Calibri" w:cs="Calibri"/>
              </w:rPr>
              <w:t>Predmet naročila:</w:t>
            </w:r>
          </w:p>
        </w:tc>
        <w:tc>
          <w:tcPr>
            <w:tcW w:w="4010" w:type="pct"/>
            <w:gridSpan w:val="5"/>
            <w:vAlign w:val="center"/>
          </w:tcPr>
          <w:p w14:paraId="50D8A308" w14:textId="18B36F22" w:rsidR="00DE108E" w:rsidRPr="002561C9" w:rsidRDefault="000071E5" w:rsidP="00D65836">
            <w:pPr>
              <w:pStyle w:val="Brezrazmikov"/>
              <w:jc w:val="left"/>
              <w:rPr>
                <w:rFonts w:ascii="Calibri" w:hAnsi="Calibri" w:cs="Calibri"/>
              </w:rPr>
            </w:pPr>
            <w:r w:rsidRPr="000071E5">
              <w:rPr>
                <w:rFonts w:ascii="Calibri" w:hAnsi="Calibri" w:cs="Calibri"/>
                <w:b/>
                <w:bCs/>
              </w:rPr>
              <w:t>VZPOSTAVITEV DINAMIČNEGA NABAVNEGA SISTEMA ZA IZVAJANJE ASFALTERSKIH DEL</w:t>
            </w:r>
          </w:p>
        </w:tc>
      </w:tr>
      <w:tr w:rsidR="00DE108E" w:rsidRPr="002561C9" w14:paraId="4848FC3F" w14:textId="77777777" w:rsidTr="00946191">
        <w:trPr>
          <w:trHeight w:val="397"/>
        </w:trPr>
        <w:tc>
          <w:tcPr>
            <w:tcW w:w="990" w:type="pct"/>
            <w:vAlign w:val="center"/>
          </w:tcPr>
          <w:p w14:paraId="0B1937F8" w14:textId="77777777" w:rsidR="00DE108E" w:rsidRPr="002561C9" w:rsidRDefault="00DE108E" w:rsidP="00D65836">
            <w:pPr>
              <w:pStyle w:val="Brezrazmikov"/>
              <w:rPr>
                <w:rFonts w:ascii="Calibri" w:hAnsi="Calibri" w:cs="Calibri"/>
              </w:rPr>
            </w:pPr>
            <w:r w:rsidRPr="002561C9">
              <w:rPr>
                <w:rFonts w:ascii="Calibri" w:hAnsi="Calibri" w:cs="Calibri"/>
              </w:rPr>
              <w:t>Naročnik:</w:t>
            </w:r>
          </w:p>
        </w:tc>
        <w:tc>
          <w:tcPr>
            <w:tcW w:w="4010" w:type="pct"/>
            <w:gridSpan w:val="5"/>
            <w:vAlign w:val="center"/>
          </w:tcPr>
          <w:p w14:paraId="6184E049" w14:textId="77777777" w:rsidR="00DE108E" w:rsidRPr="006D6254" w:rsidRDefault="00DE108E" w:rsidP="00D65836">
            <w:pPr>
              <w:pStyle w:val="Brezrazmikov"/>
              <w:rPr>
                <w:rFonts w:ascii="Calibri" w:hAnsi="Calibri" w:cs="Calibri"/>
                <w:bCs/>
              </w:rPr>
            </w:pPr>
            <w:r w:rsidRPr="006D6254">
              <w:rPr>
                <w:rFonts w:ascii="Calibri" w:hAnsi="Calibri" w:cs="Calibri"/>
                <w:bCs/>
              </w:rPr>
              <w:t>KOMUNALA SLOVENSKA BISTRICA d.o.o.</w:t>
            </w:r>
          </w:p>
          <w:p w14:paraId="419D3D64" w14:textId="77777777" w:rsidR="00DE108E" w:rsidRPr="006D6254" w:rsidRDefault="00DE108E" w:rsidP="00D65836">
            <w:pPr>
              <w:pStyle w:val="Brezrazmikov"/>
              <w:rPr>
                <w:rFonts w:ascii="Calibri" w:hAnsi="Calibri" w:cs="Calibri"/>
              </w:rPr>
            </w:pPr>
            <w:r w:rsidRPr="006D6254">
              <w:rPr>
                <w:rFonts w:ascii="Calibri" w:hAnsi="Calibri" w:cs="Calibri"/>
                <w:bCs/>
              </w:rPr>
              <w:t>Ulica Pohorskega bataljona 12, 2310 Slovenska Bistrica</w:t>
            </w:r>
          </w:p>
        </w:tc>
      </w:tr>
      <w:tr w:rsidR="00DE108E" w:rsidRPr="002561C9" w14:paraId="1AC49789" w14:textId="77777777" w:rsidTr="00946191">
        <w:trPr>
          <w:trHeight w:val="397"/>
        </w:trPr>
        <w:tc>
          <w:tcPr>
            <w:tcW w:w="990" w:type="pct"/>
            <w:vAlign w:val="center"/>
          </w:tcPr>
          <w:p w14:paraId="3301CB56" w14:textId="09E0917F" w:rsidR="00DE108E" w:rsidRPr="002561C9" w:rsidRDefault="00946191" w:rsidP="00D65836">
            <w:pPr>
              <w:pStyle w:val="Brezrazmikov"/>
              <w:rPr>
                <w:rFonts w:ascii="Calibri" w:hAnsi="Calibri" w:cs="Calibri"/>
              </w:rPr>
            </w:pPr>
            <w:r>
              <w:rPr>
                <w:rFonts w:ascii="Calibri" w:hAnsi="Calibri" w:cs="Calibri"/>
              </w:rPr>
              <w:t>Kandidat/ponudnik</w:t>
            </w:r>
            <w:r w:rsidR="00DE108E" w:rsidRPr="002561C9">
              <w:rPr>
                <w:rFonts w:ascii="Calibri" w:hAnsi="Calibri" w:cs="Calibri"/>
              </w:rPr>
              <w:t>:</w:t>
            </w:r>
          </w:p>
        </w:tc>
        <w:sdt>
          <w:sdtPr>
            <w:rPr>
              <w:rFonts w:ascii="Calibri" w:hAnsi="Calibri" w:cs="Calibri"/>
            </w:rPr>
            <w:id w:val="-1607642602"/>
            <w:placeholder>
              <w:docPart w:val="54D1EDC9648B48ECBFE27413883D976B"/>
            </w:placeholder>
            <w:showingPlcHdr/>
          </w:sdtPr>
          <w:sdtContent>
            <w:tc>
              <w:tcPr>
                <w:tcW w:w="4010" w:type="pct"/>
                <w:gridSpan w:val="5"/>
                <w:vAlign w:val="center"/>
              </w:tcPr>
              <w:p w14:paraId="66E282E6" w14:textId="5EB2B3CA"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w:t>
                </w:r>
                <w:r w:rsidRPr="00946191">
                  <w:rPr>
                    <w:rStyle w:val="Besedilooznabemesta"/>
                    <w:rFonts w:ascii="Calibri" w:hAnsi="Calibri" w:cs="Calibri"/>
                  </w:rPr>
                  <w:t xml:space="preserve">naziv </w:t>
                </w:r>
                <w:r w:rsidR="00946191" w:rsidRPr="00946191">
                  <w:rPr>
                    <w:rStyle w:val="Besedilooznabemesta"/>
                    <w:rFonts w:ascii="Calibri" w:hAnsi="Calibri" w:cs="Calibri"/>
                  </w:rPr>
                  <w:t>kandidata</w:t>
                </w:r>
                <w:r w:rsidRPr="00946191">
                  <w:rPr>
                    <w:rStyle w:val="Besedilooznabemesta"/>
                    <w:rFonts w:ascii="Calibri" w:hAnsi="Calibri" w:cs="Calibri"/>
                  </w:rPr>
                  <w:t xml:space="preserve"> (</w:t>
                </w:r>
                <w:r w:rsidRPr="002561C9">
                  <w:rPr>
                    <w:rStyle w:val="Besedilooznabemesta"/>
                    <w:rFonts w:ascii="Calibri" w:hAnsi="Calibri" w:cs="Calibri"/>
                  </w:rPr>
                  <w:t>pri skupni ponudbi vodilnega partnerja).</w:t>
                </w:r>
              </w:p>
            </w:tc>
          </w:sdtContent>
        </w:sdt>
      </w:tr>
      <w:tr w:rsidR="00DE108E" w:rsidRPr="002561C9" w14:paraId="57C81FEF" w14:textId="77777777" w:rsidTr="00946191">
        <w:trPr>
          <w:trHeight w:val="397"/>
        </w:trPr>
        <w:tc>
          <w:tcPr>
            <w:tcW w:w="1160" w:type="pct"/>
            <w:gridSpan w:val="2"/>
            <w:vAlign w:val="center"/>
          </w:tcPr>
          <w:p w14:paraId="02F61E6B" w14:textId="77777777" w:rsidR="00DE108E" w:rsidRPr="002561C9" w:rsidRDefault="00DE108E" w:rsidP="00D65836">
            <w:pPr>
              <w:pStyle w:val="Brezrazmikov"/>
              <w:rPr>
                <w:rFonts w:ascii="Calibri" w:hAnsi="Calibri" w:cs="Calibri"/>
              </w:rPr>
            </w:pPr>
            <w:r w:rsidRPr="002561C9">
              <w:rPr>
                <w:rFonts w:ascii="Calibri" w:hAnsi="Calibri" w:cs="Calibri"/>
              </w:rPr>
              <w:t xml:space="preserve">Partnerji v </w:t>
            </w:r>
          </w:p>
          <w:p w14:paraId="36F99277" w14:textId="77777777" w:rsidR="00DE108E" w:rsidRPr="002561C9" w:rsidRDefault="00DE108E" w:rsidP="00D65836">
            <w:pPr>
              <w:pStyle w:val="Brezrazmikov"/>
              <w:rPr>
                <w:rFonts w:ascii="Calibri" w:hAnsi="Calibri" w:cs="Calibri"/>
              </w:rPr>
            </w:pPr>
            <w:r w:rsidRPr="002561C9">
              <w:rPr>
                <w:rFonts w:ascii="Calibri" w:hAnsi="Calibri" w:cs="Calibri"/>
              </w:rPr>
              <w:t>skupini ponudnikov:</w:t>
            </w:r>
          </w:p>
        </w:tc>
        <w:sdt>
          <w:sdtPr>
            <w:rPr>
              <w:rFonts w:ascii="Calibri" w:hAnsi="Calibri" w:cs="Calibri"/>
            </w:rPr>
            <w:id w:val="122587066"/>
            <w:placeholder>
              <w:docPart w:val="770B4933063244D98AEDBF5665E0F85E"/>
            </w:placeholder>
            <w:showingPlcHdr/>
          </w:sdtPr>
          <w:sdtContent>
            <w:tc>
              <w:tcPr>
                <w:tcW w:w="3840" w:type="pct"/>
                <w:gridSpan w:val="4"/>
                <w:vAlign w:val="center"/>
              </w:tcPr>
              <w:p w14:paraId="1F749D6D" w14:textId="35C0CB07"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ime/naziv partnerjev v skupini ponudnikov).</w:t>
                </w:r>
              </w:p>
            </w:tc>
          </w:sdtContent>
        </w:sdt>
      </w:tr>
      <w:tr w:rsidR="00DE108E" w:rsidRPr="002561C9" w14:paraId="280C587A" w14:textId="77777777" w:rsidTr="00946191">
        <w:trPr>
          <w:trHeight w:val="195"/>
        </w:trPr>
        <w:tc>
          <w:tcPr>
            <w:tcW w:w="1160" w:type="pct"/>
            <w:gridSpan w:val="2"/>
            <w:vMerge w:val="restart"/>
            <w:vAlign w:val="center"/>
          </w:tcPr>
          <w:p w14:paraId="337DFCA6" w14:textId="13E80A4A" w:rsidR="00DE108E" w:rsidRPr="002561C9" w:rsidRDefault="00DE108E" w:rsidP="00D65836">
            <w:pPr>
              <w:pStyle w:val="Brezrazmikov"/>
              <w:rPr>
                <w:rFonts w:ascii="Calibri" w:hAnsi="Calibri" w:cs="Calibri"/>
              </w:rPr>
            </w:pPr>
            <w:r w:rsidRPr="002561C9">
              <w:rPr>
                <w:rFonts w:ascii="Calibri" w:hAnsi="Calibri" w:cs="Calibri"/>
              </w:rPr>
              <w:t xml:space="preserve">Podpisnik </w:t>
            </w:r>
            <w:r>
              <w:rPr>
                <w:rFonts w:ascii="Calibri" w:hAnsi="Calibri" w:cs="Calibri"/>
              </w:rPr>
              <w:t>prijave</w:t>
            </w:r>
          </w:p>
        </w:tc>
        <w:sdt>
          <w:sdtPr>
            <w:rPr>
              <w:rFonts w:ascii="Calibri" w:hAnsi="Calibri" w:cs="Calibri"/>
            </w:rPr>
            <w:id w:val="1916434606"/>
            <w:placeholder>
              <w:docPart w:val="279A6613047945BE8C2C7DC10D964789"/>
            </w:placeholder>
            <w:showingPlcHdr/>
            <w:text/>
          </w:sdtPr>
          <w:sdtContent>
            <w:tc>
              <w:tcPr>
                <w:tcW w:w="2666" w:type="pct"/>
                <w:gridSpan w:val="3"/>
                <w:vMerge w:val="restart"/>
                <w:vAlign w:val="center"/>
              </w:tcPr>
              <w:p w14:paraId="03524A92" w14:textId="337E3BBA"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ime in priimek podpisnika </w:t>
                </w:r>
                <w:r w:rsidR="00946191">
                  <w:rPr>
                    <w:rFonts w:ascii="Calibri" w:hAnsi="Calibri" w:cs="Calibri"/>
                    <w:color w:val="808080" w:themeColor="background1" w:themeShade="80"/>
                  </w:rPr>
                  <w:t>prijave</w:t>
                </w:r>
              </w:p>
            </w:tc>
          </w:sdtContent>
        </w:sdt>
        <w:tc>
          <w:tcPr>
            <w:tcW w:w="1174" w:type="pct"/>
            <w:vAlign w:val="center"/>
          </w:tcPr>
          <w:p w14:paraId="0703637D" w14:textId="77777777" w:rsidR="00DE108E" w:rsidRPr="002561C9" w:rsidRDefault="00000000" w:rsidP="00D65836">
            <w:pPr>
              <w:pStyle w:val="Brezrazmikov"/>
              <w:rPr>
                <w:rFonts w:ascii="Calibri" w:hAnsi="Calibri" w:cs="Calibri"/>
              </w:rPr>
            </w:pPr>
            <w:sdt>
              <w:sdtPr>
                <w:rPr>
                  <w:rFonts w:ascii="Calibri" w:hAnsi="Calibri" w:cs="Calibri"/>
                </w:rPr>
                <w:id w:val="-172503697"/>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Zakoniti zastopnik</w:t>
            </w:r>
          </w:p>
        </w:tc>
      </w:tr>
      <w:tr w:rsidR="00DE108E" w:rsidRPr="002561C9" w14:paraId="54C01C5E" w14:textId="77777777" w:rsidTr="00946191">
        <w:trPr>
          <w:trHeight w:val="195"/>
        </w:trPr>
        <w:tc>
          <w:tcPr>
            <w:tcW w:w="1160" w:type="pct"/>
            <w:gridSpan w:val="2"/>
            <w:vMerge/>
            <w:vAlign w:val="center"/>
          </w:tcPr>
          <w:p w14:paraId="7CAB1547" w14:textId="77777777" w:rsidR="00DE108E" w:rsidRPr="002561C9" w:rsidRDefault="00DE108E" w:rsidP="00D65836">
            <w:pPr>
              <w:pStyle w:val="Brezrazmikov"/>
              <w:rPr>
                <w:rFonts w:ascii="Calibri" w:hAnsi="Calibri" w:cs="Calibri"/>
              </w:rPr>
            </w:pPr>
          </w:p>
        </w:tc>
        <w:tc>
          <w:tcPr>
            <w:tcW w:w="2666" w:type="pct"/>
            <w:gridSpan w:val="3"/>
            <w:vMerge/>
            <w:vAlign w:val="center"/>
          </w:tcPr>
          <w:p w14:paraId="4A5C34FF" w14:textId="77777777" w:rsidR="00DE108E" w:rsidRPr="002561C9" w:rsidRDefault="00DE108E" w:rsidP="00D65836">
            <w:pPr>
              <w:pStyle w:val="Brezrazmikov"/>
              <w:rPr>
                <w:rFonts w:ascii="Calibri" w:hAnsi="Calibri" w:cs="Calibri"/>
              </w:rPr>
            </w:pPr>
          </w:p>
        </w:tc>
        <w:tc>
          <w:tcPr>
            <w:tcW w:w="1174" w:type="pct"/>
            <w:vAlign w:val="center"/>
          </w:tcPr>
          <w:p w14:paraId="4E6A07F5" w14:textId="77777777" w:rsidR="00DE108E" w:rsidRPr="002561C9" w:rsidRDefault="00000000" w:rsidP="00D65836">
            <w:pPr>
              <w:pStyle w:val="Brezrazmikov"/>
              <w:rPr>
                <w:rFonts w:ascii="Calibri" w:hAnsi="Calibri" w:cs="Calibri"/>
              </w:rPr>
            </w:pPr>
            <w:sdt>
              <w:sdtPr>
                <w:rPr>
                  <w:rFonts w:ascii="Calibri" w:hAnsi="Calibri" w:cs="Calibri"/>
                </w:rPr>
                <w:id w:val="-2144260886"/>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Pooblaščenec</w:t>
            </w:r>
            <w:r w:rsidR="00DE108E" w:rsidRPr="002561C9">
              <w:rPr>
                <w:rStyle w:val="Sprotnaopomba-sklic"/>
                <w:rFonts w:ascii="Calibri" w:hAnsi="Calibri" w:cs="Calibri"/>
              </w:rPr>
              <w:footnoteReference w:id="1"/>
            </w:r>
          </w:p>
        </w:tc>
      </w:tr>
      <w:tr w:rsidR="00DE108E" w:rsidRPr="002561C9" w14:paraId="3DCCB83D" w14:textId="77777777" w:rsidTr="00946191">
        <w:trPr>
          <w:trHeight w:val="397"/>
        </w:trPr>
        <w:tc>
          <w:tcPr>
            <w:tcW w:w="1160" w:type="pct"/>
            <w:gridSpan w:val="2"/>
            <w:vAlign w:val="center"/>
          </w:tcPr>
          <w:p w14:paraId="690D1E3C" w14:textId="310D3808" w:rsidR="00DE108E" w:rsidRPr="002561C9" w:rsidRDefault="00DE108E" w:rsidP="00D65836">
            <w:pPr>
              <w:pStyle w:val="Brezrazmikov"/>
              <w:rPr>
                <w:rFonts w:ascii="Calibri" w:hAnsi="Calibri" w:cs="Calibri"/>
              </w:rPr>
            </w:pPr>
            <w:r w:rsidRPr="002561C9">
              <w:rPr>
                <w:rFonts w:ascii="Calibri" w:hAnsi="Calibri" w:cs="Calibri"/>
              </w:rPr>
              <w:t xml:space="preserve">Veljavnost </w:t>
            </w:r>
            <w:r>
              <w:rPr>
                <w:rFonts w:ascii="Calibri" w:hAnsi="Calibri" w:cs="Calibri"/>
              </w:rPr>
              <w:t>prijave</w:t>
            </w:r>
            <w:r w:rsidRPr="002561C9">
              <w:rPr>
                <w:rFonts w:ascii="Calibri" w:hAnsi="Calibri" w:cs="Calibri"/>
              </w:rPr>
              <w:t>:</w:t>
            </w:r>
          </w:p>
        </w:tc>
        <w:tc>
          <w:tcPr>
            <w:tcW w:w="3840" w:type="pct"/>
            <w:gridSpan w:val="4"/>
            <w:vAlign w:val="center"/>
          </w:tcPr>
          <w:p w14:paraId="374DC6B4" w14:textId="726E6C39" w:rsidR="00DE108E" w:rsidRPr="002561C9" w:rsidRDefault="00000000" w:rsidP="00D65836">
            <w:pPr>
              <w:pStyle w:val="Brezrazmikov"/>
              <w:rPr>
                <w:rFonts w:ascii="Calibri" w:hAnsi="Calibri" w:cs="Calibri"/>
              </w:rPr>
            </w:pPr>
            <w:sdt>
              <w:sdtPr>
                <w:rPr>
                  <w:rFonts w:ascii="Calibri" w:hAnsi="Calibri" w:cs="Calibri"/>
                </w:rPr>
                <w:id w:val="1264029477"/>
                <w:placeholder>
                  <w:docPart w:val="7FCE2F37C92B48268C6AB140978E09CD"/>
                </w:placeholder>
                <w:date w:fullDate="2031-01-31T00:00:00Z">
                  <w:dateFormat w:val="dd.MM.yyyy"/>
                  <w:lid w:val="sl-SI"/>
                  <w:storeMappedDataAs w:val="dateTime"/>
                  <w:calendar w:val="gregorian"/>
                </w:date>
              </w:sdtPr>
              <w:sdtContent>
                <w:r w:rsidR="000071E5">
                  <w:rPr>
                    <w:rFonts w:ascii="Calibri" w:hAnsi="Calibri" w:cs="Calibri"/>
                  </w:rPr>
                  <w:t>31.01.2031</w:t>
                </w:r>
              </w:sdtContent>
            </w:sdt>
            <w:r w:rsidR="00DE108E" w:rsidRPr="002561C9">
              <w:rPr>
                <w:rFonts w:ascii="Calibri" w:hAnsi="Calibri" w:cs="Calibri"/>
              </w:rPr>
              <w:t xml:space="preserve"> </w:t>
            </w:r>
          </w:p>
        </w:tc>
      </w:tr>
    </w:tbl>
    <w:p w14:paraId="3F3AD55E" w14:textId="77777777" w:rsidR="00AE405B" w:rsidRDefault="00AE405B" w:rsidP="00D86722">
      <w:pPr>
        <w:pStyle w:val="Brezrazmikov"/>
        <w:rPr>
          <w:rFonts w:ascii="Calibri" w:hAnsi="Calibri" w:cs="Calibri"/>
          <w:sz w:val="21"/>
          <w:szCs w:val="21"/>
        </w:rPr>
      </w:pPr>
    </w:p>
    <w:p w14:paraId="082BED4C" w14:textId="0E21BC20" w:rsidR="00124E24" w:rsidRPr="00946191" w:rsidRDefault="006A7936" w:rsidP="00D86722">
      <w:pPr>
        <w:pStyle w:val="Brezrazmikov"/>
        <w:rPr>
          <w:rFonts w:ascii="Calibri" w:hAnsi="Calibri" w:cs="Calibri"/>
          <w:sz w:val="21"/>
          <w:szCs w:val="21"/>
        </w:rPr>
      </w:pPr>
      <w:r w:rsidRPr="00946191">
        <w:rPr>
          <w:rFonts w:ascii="Calibri" w:hAnsi="Calibri" w:cs="Calibri"/>
          <w:sz w:val="21"/>
          <w:szCs w:val="21"/>
        </w:rPr>
        <w:t xml:space="preserve">S podpisom te listine dajemo prijavo za sodelovanje v postopku javnega naročila </w:t>
      </w:r>
      <w:r w:rsidR="000071E5" w:rsidRPr="000071E5">
        <w:rPr>
          <w:rFonts w:ascii="Calibri" w:hAnsi="Calibri" w:cs="Calibri"/>
          <w:sz w:val="21"/>
          <w:szCs w:val="21"/>
        </w:rPr>
        <w:t xml:space="preserve">VZPOSTAVITEV DINAMIČNEGA NABAVNEGA SISTEMA ZA IZVAJANJE ASFALTERSKIH DEL </w:t>
      </w:r>
      <w:r w:rsidRPr="00946191">
        <w:rPr>
          <w:rFonts w:ascii="Calibri" w:hAnsi="Calibri" w:cs="Calibri"/>
          <w:sz w:val="21"/>
          <w:szCs w:val="21"/>
        </w:rPr>
        <w:t>(</w:t>
      </w:r>
      <w:r w:rsidR="000071E5">
        <w:rPr>
          <w:rFonts w:ascii="Calibri" w:hAnsi="Calibri" w:cs="Calibri"/>
          <w:sz w:val="21"/>
          <w:szCs w:val="21"/>
        </w:rPr>
        <w:t>gradnje</w:t>
      </w:r>
      <w:r w:rsidRPr="00946191">
        <w:rPr>
          <w:rFonts w:ascii="Calibri" w:hAnsi="Calibri" w:cs="Calibri"/>
          <w:sz w:val="21"/>
          <w:szCs w:val="21"/>
        </w:rPr>
        <w:t xml:space="preserve">), ki ga naročnik oddaja po </w:t>
      </w:r>
      <w:r w:rsidR="00946191" w:rsidRPr="00946191">
        <w:rPr>
          <w:rFonts w:ascii="Calibri" w:hAnsi="Calibri" w:cs="Calibri"/>
          <w:sz w:val="21"/>
          <w:szCs w:val="21"/>
        </w:rPr>
        <w:t xml:space="preserve">omejenem postopku, v skladu z 41. členom Zakona o javnem naročanju (Uradni list RS, št. 91/15, 14/18, 121/21, 10/22, 74/22 – </w:t>
      </w:r>
      <w:proofErr w:type="spellStart"/>
      <w:r w:rsidR="00946191" w:rsidRPr="00946191">
        <w:rPr>
          <w:rFonts w:ascii="Calibri" w:hAnsi="Calibri" w:cs="Calibri"/>
          <w:sz w:val="21"/>
          <w:szCs w:val="21"/>
        </w:rPr>
        <w:t>odl</w:t>
      </w:r>
      <w:proofErr w:type="spellEnd"/>
      <w:r w:rsidR="00946191" w:rsidRPr="00946191">
        <w:rPr>
          <w:rFonts w:ascii="Calibri" w:hAnsi="Calibri" w:cs="Calibri"/>
          <w:sz w:val="21"/>
          <w:szCs w:val="21"/>
        </w:rPr>
        <w:t>. US, 100/22 – ZNUZSZS, 28/23, 88/23 – ZOPNN-F in 83/25 – ZOUL; v nadaljevanju: ZJN-3), z uporabo dinamičnega nabavnega sistema po 49. členu ZJN-3</w:t>
      </w:r>
      <w:r w:rsidRPr="00946191">
        <w:rPr>
          <w:rFonts w:ascii="Calibri" w:hAnsi="Calibri" w:cs="Calibri"/>
          <w:sz w:val="21"/>
          <w:szCs w:val="21"/>
        </w:rPr>
        <w:t>.</w:t>
      </w:r>
    </w:p>
    <w:p w14:paraId="458BEDAD" w14:textId="2429D69F" w:rsidR="006A7936" w:rsidRPr="00946191" w:rsidRDefault="006A7936" w:rsidP="00D86722">
      <w:pPr>
        <w:pStyle w:val="Brezrazmikov"/>
        <w:rPr>
          <w:rFonts w:ascii="Calibri" w:hAnsi="Calibri" w:cs="Calibri"/>
          <w:sz w:val="21"/>
          <w:szCs w:val="21"/>
        </w:rPr>
      </w:pPr>
    </w:p>
    <w:p w14:paraId="7AA48CDA" w14:textId="3231C3E9" w:rsidR="00946191" w:rsidRDefault="00946191" w:rsidP="00D86722">
      <w:pPr>
        <w:pStyle w:val="Brezrazmikov"/>
        <w:rPr>
          <w:rFonts w:ascii="Calibri" w:hAnsi="Calibri" w:cs="Calibri"/>
          <w:sz w:val="21"/>
          <w:szCs w:val="21"/>
        </w:rPr>
      </w:pPr>
      <w:r>
        <w:rPr>
          <w:rFonts w:ascii="Calibri" w:hAnsi="Calibri" w:cs="Calibri"/>
          <w:sz w:val="21"/>
          <w:szCs w:val="21"/>
        </w:rPr>
        <w:t xml:space="preserve">Izjavljamo (označite z </w:t>
      </w:r>
      <w:sdt>
        <w:sdtPr>
          <w:rPr>
            <w:rFonts w:ascii="Calibri" w:hAnsi="Calibri" w:cs="Calibri"/>
            <w:sz w:val="21"/>
            <w:szCs w:val="21"/>
          </w:rPr>
          <w:id w:val="915127165"/>
          <w14:checkbox>
            <w14:checked w14:val="1"/>
            <w14:checkedState w14:val="2612" w14:font="MS Gothic"/>
            <w14:uncheckedState w14:val="2610" w14:font="MS Gothic"/>
          </w14:checkbox>
        </w:sdtPr>
        <w:sdtContent>
          <w:r>
            <w:rPr>
              <w:rFonts w:ascii="MS Gothic" w:eastAsia="MS Gothic" w:hAnsi="MS Gothic" w:cs="Calibri" w:hint="eastAsia"/>
              <w:sz w:val="21"/>
              <w:szCs w:val="21"/>
            </w:rPr>
            <w:t>☒</w:t>
          </w:r>
        </w:sdtContent>
      </w:sdt>
      <w:r>
        <w:rPr>
          <w:rFonts w:ascii="Calibri" w:hAnsi="Calibri" w:cs="Calibri"/>
          <w:sz w:val="21"/>
          <w:szCs w:val="21"/>
        </w:rPr>
        <w:t>):</w:t>
      </w:r>
    </w:p>
    <w:p w14:paraId="328CD8E6" w14:textId="3B85CEF3" w:rsidR="00946191" w:rsidRDefault="00000000" w:rsidP="00D86722">
      <w:pPr>
        <w:pStyle w:val="Brezrazmikov"/>
        <w:rPr>
          <w:rFonts w:ascii="Calibri" w:hAnsi="Calibri" w:cs="Calibri"/>
          <w:sz w:val="21"/>
          <w:szCs w:val="21"/>
        </w:rPr>
      </w:pPr>
      <w:sdt>
        <w:sdtPr>
          <w:rPr>
            <w:rFonts w:ascii="Calibri" w:hAnsi="Calibri" w:cs="Calibri"/>
            <w:sz w:val="21"/>
            <w:szCs w:val="21"/>
          </w:rPr>
          <w:id w:val="1971784030"/>
          <w14:checkbox>
            <w14:checked w14:val="0"/>
            <w14:checkedState w14:val="2612" w14:font="MS Gothic"/>
            <w14:uncheckedState w14:val="2610" w14:font="MS Gothic"/>
          </w14:checkbox>
        </w:sdtPr>
        <w:sdtContent>
          <w:r w:rsidR="00946191">
            <w:rPr>
              <w:rFonts w:ascii="MS Gothic" w:eastAsia="MS Gothic" w:hAnsi="MS Gothic" w:cs="Calibri" w:hint="eastAsia"/>
              <w:sz w:val="21"/>
              <w:szCs w:val="21"/>
            </w:rPr>
            <w:t>☐</w:t>
          </w:r>
        </w:sdtContent>
      </w:sdt>
      <w:r w:rsidR="00946191">
        <w:rPr>
          <w:rFonts w:ascii="Calibri" w:hAnsi="Calibri" w:cs="Calibri"/>
          <w:sz w:val="21"/>
          <w:szCs w:val="21"/>
        </w:rPr>
        <w:t xml:space="preserve"> </w:t>
      </w:r>
      <w:r w:rsidR="009F2170">
        <w:rPr>
          <w:rFonts w:ascii="Calibri" w:hAnsi="Calibri" w:cs="Calibri"/>
          <w:sz w:val="21"/>
          <w:szCs w:val="21"/>
        </w:rPr>
        <w:t xml:space="preserve">da to prijavo za sodelovanje </w:t>
      </w:r>
      <w:r w:rsidR="009F2170" w:rsidRPr="009F2170">
        <w:rPr>
          <w:rFonts w:ascii="Calibri" w:hAnsi="Calibri" w:cs="Calibri"/>
          <w:sz w:val="21"/>
          <w:szCs w:val="21"/>
        </w:rPr>
        <w:t>oddajamo skladno z zahtevami in pod pogoji, kot jih določa dokumentacija v zvezi z oddajo javnega naročila</w:t>
      </w:r>
      <w:r w:rsidR="009F2170">
        <w:rPr>
          <w:rFonts w:ascii="Calibri" w:hAnsi="Calibri" w:cs="Calibri"/>
          <w:sz w:val="21"/>
          <w:szCs w:val="21"/>
        </w:rPr>
        <w:t>;</w:t>
      </w:r>
    </w:p>
    <w:p w14:paraId="7B89E1C3" w14:textId="0BFEEB72" w:rsidR="00946191" w:rsidRDefault="00000000" w:rsidP="00D86722">
      <w:pPr>
        <w:pStyle w:val="Brezrazmikov"/>
        <w:rPr>
          <w:rFonts w:ascii="Calibri" w:hAnsi="Calibri" w:cs="Calibri"/>
          <w:sz w:val="21"/>
          <w:szCs w:val="21"/>
        </w:rPr>
      </w:pPr>
      <w:sdt>
        <w:sdtPr>
          <w:rPr>
            <w:rFonts w:ascii="Calibri" w:hAnsi="Calibri" w:cs="Calibri"/>
            <w:sz w:val="21"/>
            <w:szCs w:val="21"/>
          </w:rPr>
          <w:id w:val="-1752414204"/>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so vsi podatki v naši prijavi in vse priložene listine resnične in verodostojne, za kar prevzemamo materialno in kazensko odgovornost;</w:t>
      </w:r>
    </w:p>
    <w:p w14:paraId="677620E6" w14:textId="3DEB1273" w:rsidR="009F2170" w:rsidRDefault="00000000" w:rsidP="00D86722">
      <w:pPr>
        <w:pStyle w:val="Brezrazmikov"/>
        <w:rPr>
          <w:rFonts w:ascii="Calibri" w:hAnsi="Calibri" w:cs="Calibri"/>
          <w:sz w:val="21"/>
          <w:szCs w:val="21"/>
        </w:rPr>
      </w:pPr>
      <w:sdt>
        <w:sdtPr>
          <w:rPr>
            <w:rFonts w:ascii="Calibri" w:hAnsi="Calibri" w:cs="Calibri"/>
            <w:sz w:val="21"/>
            <w:szCs w:val="21"/>
          </w:rPr>
          <w:id w:val="-213840532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bomo na zahtevo naročnika predložili vsak zahtevana dokazila;</w:t>
      </w:r>
    </w:p>
    <w:p w14:paraId="1A1FA9DF" w14:textId="47429950" w:rsidR="009F2170" w:rsidRDefault="00000000" w:rsidP="00D86722">
      <w:pPr>
        <w:pStyle w:val="Brezrazmikov"/>
        <w:rPr>
          <w:rFonts w:ascii="Calibri" w:hAnsi="Calibri" w:cs="Calibri"/>
          <w:sz w:val="21"/>
          <w:szCs w:val="21"/>
        </w:rPr>
      </w:pPr>
      <w:sdt>
        <w:sdtPr>
          <w:rPr>
            <w:rFonts w:ascii="Calibri" w:hAnsi="Calibri" w:cs="Calibri"/>
            <w:sz w:val="21"/>
            <w:szCs w:val="21"/>
          </w:rPr>
          <w:id w:val="137589161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pridobljenih pravic in prevzetih obveznosti po tem javnem naročilu brez naročnikovega soglasja ne bomo prenesli na tretjo osebo;</w:t>
      </w:r>
    </w:p>
    <w:p w14:paraId="0125A371" w14:textId="5544BCC4" w:rsidR="009F2170" w:rsidRDefault="00000000" w:rsidP="00D86722">
      <w:pPr>
        <w:pStyle w:val="Brezrazmikov"/>
        <w:rPr>
          <w:rFonts w:ascii="Calibri" w:hAnsi="Calibri" w:cs="Calibri"/>
          <w:sz w:val="21"/>
          <w:szCs w:val="21"/>
        </w:rPr>
      </w:pPr>
      <w:sdt>
        <w:sdtPr>
          <w:rPr>
            <w:rFonts w:ascii="Calibri" w:hAnsi="Calibri" w:cs="Calibri"/>
            <w:sz w:val="21"/>
            <w:szCs w:val="21"/>
          </w:rPr>
          <w:id w:val="857550623"/>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w:t>
      </w:r>
      <w:r w:rsidR="009F2170" w:rsidRPr="00946191">
        <w:rPr>
          <w:rFonts w:ascii="Calibri" w:hAnsi="Calibri" w:cs="Calibri"/>
          <w:sz w:val="21"/>
          <w:szCs w:val="21"/>
        </w:rPr>
        <w:t>bomo po naročnikovi ugotovitvi naše usposobljenosti</w:t>
      </w:r>
      <w:r w:rsidR="009F2170">
        <w:rPr>
          <w:rFonts w:ascii="Calibri" w:hAnsi="Calibri" w:cs="Calibri"/>
          <w:sz w:val="21"/>
          <w:szCs w:val="21"/>
        </w:rPr>
        <w:t xml:space="preserve"> in uvrstitvi v Katalog ponudnikov, sodelovali v 2. fazi izvajanja dinamičnega nabavnega sistema.</w:t>
      </w:r>
    </w:p>
    <w:p w14:paraId="33FC3832" w14:textId="6E04A4E9" w:rsidR="00C62EF1" w:rsidRPr="00DE108E" w:rsidRDefault="00C62EF1" w:rsidP="00D86722">
      <w:pPr>
        <w:pStyle w:val="Brezrazmikov"/>
        <w:rPr>
          <w:rFonts w:ascii="Calibri" w:hAnsi="Calibri" w:cs="Calibri"/>
          <w:sz w:val="21"/>
          <w:szCs w:val="21"/>
          <w:highlight w:val="green"/>
        </w:rPr>
      </w:pPr>
    </w:p>
    <w:tbl>
      <w:tblPr>
        <w:tblW w:w="0" w:type="auto"/>
        <w:tblInd w:w="-108" w:type="dxa"/>
        <w:tblLook w:val="04A0" w:firstRow="1" w:lastRow="0" w:firstColumn="1" w:lastColumn="0" w:noHBand="0" w:noVBand="1"/>
      </w:tblPr>
      <w:tblGrid>
        <w:gridCol w:w="893"/>
        <w:gridCol w:w="5340"/>
        <w:gridCol w:w="3837"/>
      </w:tblGrid>
      <w:tr w:rsidR="00073523" w:rsidRPr="002561C9" w14:paraId="04929EF5" w14:textId="77777777" w:rsidTr="00073523">
        <w:tc>
          <w:tcPr>
            <w:tcW w:w="893" w:type="dxa"/>
          </w:tcPr>
          <w:p w14:paraId="753E4DF8" w14:textId="77777777" w:rsidR="00073523" w:rsidRPr="002561C9" w:rsidRDefault="00073523" w:rsidP="00EE66CA">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1282955888"/>
            <w:placeholder>
              <w:docPart w:val="22FA30A1E69E4F4D8EC7EC084464F254"/>
            </w:placeholder>
            <w:showingPlcHdr/>
            <w:text/>
          </w:sdtPr>
          <w:sdtContent>
            <w:tc>
              <w:tcPr>
                <w:tcW w:w="5340" w:type="dxa"/>
              </w:tcPr>
              <w:p w14:paraId="724215F5" w14:textId="77777777" w:rsidR="00073523" w:rsidRPr="002561C9" w:rsidRDefault="00073523" w:rsidP="00EE66CA">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6C514360" w14:textId="77777777" w:rsidR="00073523" w:rsidRPr="002561C9" w:rsidRDefault="00073523" w:rsidP="00EE66CA">
            <w:pPr>
              <w:pStyle w:val="Brezrazmikov"/>
              <w:keepNext/>
              <w:rPr>
                <w:rFonts w:ascii="Calibri" w:hAnsi="Calibri" w:cs="Calibri"/>
                <w:sz w:val="21"/>
                <w:szCs w:val="21"/>
              </w:rPr>
            </w:pPr>
          </w:p>
        </w:tc>
      </w:tr>
      <w:tr w:rsidR="00073523" w:rsidRPr="002561C9" w14:paraId="355809A7" w14:textId="77777777" w:rsidTr="00073523">
        <w:tc>
          <w:tcPr>
            <w:tcW w:w="893" w:type="dxa"/>
          </w:tcPr>
          <w:p w14:paraId="07E8D1D5" w14:textId="77777777" w:rsidR="00073523" w:rsidRPr="002561C9" w:rsidRDefault="00073523" w:rsidP="00EE66CA">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78505484"/>
            <w:placeholder>
              <w:docPart w:val="F82B5F489A2047F69FE39EAC5C1A0552"/>
            </w:placeholder>
            <w:showingPlcHdr/>
            <w:date>
              <w:dateFormat w:val="dd.MM.yyyy"/>
              <w:lid w:val="sl-SI"/>
              <w:storeMappedDataAs w:val="dateTime"/>
              <w:calendar w:val="gregorian"/>
            </w:date>
          </w:sdtPr>
          <w:sdtContent>
            <w:tc>
              <w:tcPr>
                <w:tcW w:w="5340" w:type="dxa"/>
              </w:tcPr>
              <w:p w14:paraId="09C68E08" w14:textId="77777777" w:rsidR="00073523" w:rsidRPr="002561C9" w:rsidRDefault="00073523" w:rsidP="00EE66CA">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21437E7B" w14:textId="77777777" w:rsidR="00073523" w:rsidRPr="002561C9" w:rsidRDefault="00073523" w:rsidP="00EE66CA">
            <w:pPr>
              <w:pStyle w:val="Brezrazmikov"/>
              <w:keepNext/>
              <w:rPr>
                <w:rFonts w:ascii="Calibri" w:hAnsi="Calibri" w:cs="Calibri"/>
                <w:sz w:val="21"/>
                <w:szCs w:val="21"/>
              </w:rPr>
            </w:pPr>
          </w:p>
        </w:tc>
      </w:tr>
      <w:tr w:rsidR="00073523" w:rsidRPr="002561C9" w14:paraId="0FF9651D" w14:textId="77777777" w:rsidTr="00073523">
        <w:tc>
          <w:tcPr>
            <w:tcW w:w="893" w:type="dxa"/>
          </w:tcPr>
          <w:p w14:paraId="0D7724C3" w14:textId="77777777" w:rsidR="00073523" w:rsidRPr="002561C9" w:rsidRDefault="00073523" w:rsidP="00EE66CA">
            <w:pPr>
              <w:pStyle w:val="Brezrazmikov"/>
              <w:keepNext/>
              <w:jc w:val="left"/>
              <w:rPr>
                <w:rFonts w:ascii="Calibri" w:hAnsi="Calibri" w:cs="Calibri"/>
                <w:sz w:val="21"/>
                <w:szCs w:val="21"/>
              </w:rPr>
            </w:pPr>
          </w:p>
        </w:tc>
        <w:tc>
          <w:tcPr>
            <w:tcW w:w="5340" w:type="dxa"/>
          </w:tcPr>
          <w:p w14:paraId="2EC9FF31" w14:textId="77777777" w:rsidR="00073523" w:rsidRPr="002561C9" w:rsidRDefault="00073523" w:rsidP="00EE66CA">
            <w:pPr>
              <w:pStyle w:val="Brezrazmikov"/>
              <w:keepNext/>
              <w:rPr>
                <w:rFonts w:ascii="Calibri" w:hAnsi="Calibri" w:cs="Calibri"/>
                <w:sz w:val="21"/>
                <w:szCs w:val="21"/>
              </w:rPr>
            </w:pPr>
          </w:p>
        </w:tc>
        <w:tc>
          <w:tcPr>
            <w:tcW w:w="3837" w:type="dxa"/>
          </w:tcPr>
          <w:p w14:paraId="164FD70A" w14:textId="77777777" w:rsidR="00073523" w:rsidRPr="002561C9" w:rsidRDefault="00073523" w:rsidP="00EE66CA">
            <w:pPr>
              <w:pStyle w:val="Brezrazmikov"/>
              <w:keepNext/>
              <w:rPr>
                <w:rFonts w:ascii="Calibri" w:hAnsi="Calibri" w:cs="Calibri"/>
                <w:sz w:val="21"/>
                <w:szCs w:val="21"/>
              </w:rPr>
            </w:pPr>
          </w:p>
        </w:tc>
      </w:tr>
      <w:tr w:rsidR="00073523" w:rsidRPr="002561C9" w14:paraId="42301CB5" w14:textId="77777777" w:rsidTr="00073523">
        <w:tc>
          <w:tcPr>
            <w:tcW w:w="893" w:type="dxa"/>
          </w:tcPr>
          <w:p w14:paraId="6DA8D223" w14:textId="77777777" w:rsidR="00073523" w:rsidRPr="002561C9" w:rsidRDefault="00073523" w:rsidP="00EE66CA">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851926132"/>
            <w:showingPlcHdr/>
            <w:picture/>
          </w:sdtPr>
          <w:sdtContent>
            <w:tc>
              <w:tcPr>
                <w:tcW w:w="5340" w:type="dxa"/>
              </w:tcPr>
              <w:p w14:paraId="0092894C" w14:textId="77777777" w:rsidR="00073523" w:rsidRPr="002561C9" w:rsidRDefault="00073523" w:rsidP="00EE66CA">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4ACA1495" wp14:editId="4584873F">
                      <wp:extent cx="2152650" cy="781050"/>
                      <wp:effectExtent l="0" t="0" r="0" b="0"/>
                      <wp:docPr id="1598656899" name="Slika 1598656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10A9D066" w14:textId="77777777" w:rsidR="00073523" w:rsidRPr="002561C9" w:rsidRDefault="00073523" w:rsidP="00EE66CA">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845675006"/>
              <w:showingPlcHdr/>
              <w:picture/>
            </w:sdtPr>
            <w:sdtContent>
              <w:p w14:paraId="5DAC9DD7" w14:textId="77777777" w:rsidR="00073523" w:rsidRPr="002561C9" w:rsidRDefault="00073523" w:rsidP="00EE66CA">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0845640A" wp14:editId="691B998A">
                      <wp:extent cx="2152650" cy="571500"/>
                      <wp:effectExtent l="0" t="0" r="0" b="0"/>
                      <wp:docPr id="1621182259" name="Slika 162118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1FE10791" w14:textId="287E4FC9" w:rsidR="00D77ECB" w:rsidRPr="00DD032E" w:rsidRDefault="00D77ECB" w:rsidP="00F524BB">
      <w:pPr>
        <w:spacing w:after="0" w:line="240" w:lineRule="auto"/>
      </w:pPr>
    </w:p>
    <w:sectPr w:rsidR="00D77ECB" w:rsidRPr="00DD032E" w:rsidSect="00D542EA">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5B39" w14:textId="77777777" w:rsidR="002C21F5" w:rsidRDefault="002C21F5">
      <w:pPr>
        <w:spacing w:after="0" w:line="240" w:lineRule="auto"/>
      </w:pPr>
      <w:r>
        <w:separator/>
      </w:r>
    </w:p>
  </w:endnote>
  <w:endnote w:type="continuationSeparator" w:id="0">
    <w:p w14:paraId="3AF57CB7" w14:textId="77777777" w:rsidR="002C21F5" w:rsidRDefault="002C2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2BAA267B"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3992FB5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C88B9" w14:textId="77777777" w:rsidR="002C21F5" w:rsidRDefault="002C21F5">
      <w:pPr>
        <w:spacing w:after="0" w:line="240" w:lineRule="auto"/>
      </w:pPr>
      <w:r>
        <w:separator/>
      </w:r>
    </w:p>
  </w:footnote>
  <w:footnote w:type="continuationSeparator" w:id="0">
    <w:p w14:paraId="106EFEDD" w14:textId="77777777" w:rsidR="002C21F5" w:rsidRDefault="002C21F5">
      <w:pPr>
        <w:spacing w:after="0" w:line="240" w:lineRule="auto"/>
      </w:pPr>
      <w:r>
        <w:continuationSeparator/>
      </w:r>
    </w:p>
  </w:footnote>
  <w:footnote w:id="1">
    <w:p w14:paraId="71C4D59F" w14:textId="77777777" w:rsidR="00DE108E" w:rsidRPr="000763C7" w:rsidRDefault="00DE108E" w:rsidP="00DE108E">
      <w:pPr>
        <w:pStyle w:val="Sprotnaopomba-besedilo"/>
        <w:rPr>
          <w:rFonts w:ascii="Calibri" w:hAnsi="Calibri" w:cs="Calibri"/>
        </w:rPr>
      </w:pPr>
      <w:r w:rsidRPr="000763C7">
        <w:rPr>
          <w:rStyle w:val="Sprotnaopomba-sklic"/>
          <w:rFonts w:ascii="Calibri" w:hAnsi="Calibri" w:cs="Calibri"/>
        </w:rPr>
        <w:footnoteRef/>
      </w:r>
      <w:r w:rsidRPr="000763C7">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5CE754A2" w:rsidR="00BE4C61" w:rsidRPr="003C2F72" w:rsidRDefault="003C2F72" w:rsidP="003C2F72">
    <w:pPr>
      <w:pStyle w:val="Glava"/>
      <w:jc w:val="right"/>
      <w:rPr>
        <w:rFonts w:ascii="Calibri" w:hAnsi="Calibri" w:cs="Calibri"/>
        <w:i/>
        <w:iCs/>
        <w:sz w:val="20"/>
        <w:szCs w:val="20"/>
      </w:rPr>
    </w:pPr>
    <w:r w:rsidRPr="003C2F72">
      <w:rPr>
        <w:rFonts w:ascii="Calibri" w:hAnsi="Calibri" w:cs="Calibri"/>
        <w:i/>
        <w:iCs/>
        <w:color w:val="808080" w:themeColor="background1" w:themeShade="80"/>
        <w:sz w:val="20"/>
        <w:szCs w:val="20"/>
      </w:rPr>
      <w:t>80</w:t>
    </w:r>
    <w:r w:rsidR="00996B83">
      <w:rPr>
        <w:rFonts w:ascii="Calibri" w:hAnsi="Calibri" w:cs="Calibri"/>
        <w:i/>
        <w:iCs/>
        <w:color w:val="808080" w:themeColor="background1" w:themeShade="80"/>
        <w:sz w:val="20"/>
        <w:szCs w:val="20"/>
      </w:rPr>
      <w:t>2-2</w:t>
    </w:r>
    <w:r w:rsidRPr="003C2F72">
      <w:rPr>
        <w:rFonts w:ascii="Calibri" w:hAnsi="Calibri" w:cs="Calibri"/>
        <w:i/>
        <w:iCs/>
        <w:color w:val="808080" w:themeColor="background1" w:themeShade="80"/>
        <w:sz w:val="20"/>
        <w:szCs w:val="20"/>
      </w:rPr>
      <w:t>/2026, JN-</w:t>
    </w:r>
    <w:r w:rsidR="00996B83">
      <w:rPr>
        <w:rFonts w:ascii="Calibri" w:hAnsi="Calibri" w:cs="Calibri"/>
        <w:i/>
        <w:iCs/>
        <w:color w:val="808080" w:themeColor="background1" w:themeShade="80"/>
        <w:sz w:val="20"/>
        <w:szCs w:val="20"/>
      </w:rPr>
      <w:t>G</w:t>
    </w:r>
    <w:r w:rsidRPr="003C2F72">
      <w:rPr>
        <w:rFonts w:ascii="Calibri" w:hAnsi="Calibri" w:cs="Calibri"/>
        <w:i/>
        <w:iCs/>
        <w:color w:val="808080" w:themeColor="background1" w:themeShade="80"/>
        <w:sz w:val="20"/>
        <w:szCs w:val="20"/>
      </w:rPr>
      <w:t>-01</w:t>
    </w:r>
    <w:r w:rsidR="00996B83">
      <w:rPr>
        <w:rFonts w:ascii="Calibri" w:hAnsi="Calibri" w:cs="Calibri"/>
        <w:i/>
        <w:iCs/>
        <w:color w:val="808080" w:themeColor="background1" w:themeShade="80"/>
        <w:sz w:val="20"/>
        <w:szCs w:val="20"/>
      </w:rPr>
      <w:t>30</w:t>
    </w:r>
    <w:r w:rsidRPr="003C2F72">
      <w:rPr>
        <w:rFonts w:ascii="Calibri" w:hAnsi="Calibri" w:cs="Calibri"/>
        <w:i/>
        <w:iCs/>
        <w:color w:val="808080" w:themeColor="background1" w:themeShade="80"/>
        <w:sz w:val="20"/>
        <w:szCs w:val="20"/>
      </w:rPr>
      <w:t xml:space="preserve">/26-DNS </w:t>
    </w:r>
    <w:r w:rsidR="00BE4C61" w:rsidRPr="003C2F72">
      <w:rPr>
        <w:rFonts w:ascii="Calibri" w:hAnsi="Calibri" w:cs="Calibri"/>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C316DFA0"/>
    <w:lvl w:ilvl="0" w:tplc="8EF27C32">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047A7"/>
    <w:multiLevelType w:val="hybridMultilevel"/>
    <w:tmpl w:val="3FDC28C8"/>
    <w:lvl w:ilvl="0" w:tplc="088057E6">
      <w:start w:val="1"/>
      <w:numFmt w:val="decimal"/>
      <w:pStyle w:val="Poglen"/>
      <w:lvlText w:val="%1. člen"/>
      <w:lvlJc w:val="center"/>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8F5575"/>
    <w:multiLevelType w:val="hybridMultilevel"/>
    <w:tmpl w:val="65C80656"/>
    <w:lvl w:ilvl="0" w:tplc="5B0EBA96">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9"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B22682"/>
    <w:multiLevelType w:val="hybridMultilevel"/>
    <w:tmpl w:val="0BDC3E0E"/>
    <w:lvl w:ilvl="0" w:tplc="F128266C">
      <w:start w:val="1"/>
      <w:numFmt w:val="upperRoman"/>
      <w:pStyle w:val="Pog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44327369">
    <w:abstractNumId w:val="8"/>
  </w:num>
  <w:num w:numId="2" w16cid:durableId="1043168478">
    <w:abstractNumId w:val="6"/>
  </w:num>
  <w:num w:numId="3" w16cid:durableId="598828812">
    <w:abstractNumId w:val="9"/>
  </w:num>
  <w:num w:numId="4" w16cid:durableId="1672484887">
    <w:abstractNumId w:val="5"/>
  </w:num>
  <w:num w:numId="5" w16cid:durableId="1594557772">
    <w:abstractNumId w:val="0"/>
  </w:num>
  <w:num w:numId="6" w16cid:durableId="1346781733">
    <w:abstractNumId w:val="3"/>
  </w:num>
  <w:num w:numId="7" w16cid:durableId="952052149">
    <w:abstractNumId w:val="12"/>
  </w:num>
  <w:num w:numId="8" w16cid:durableId="1710253097">
    <w:abstractNumId w:val="10"/>
  </w:num>
  <w:num w:numId="9" w16cid:durableId="1424717351">
    <w:abstractNumId w:val="4"/>
  </w:num>
  <w:num w:numId="10" w16cid:durableId="1775901985">
    <w:abstractNumId w:val="11"/>
  </w:num>
  <w:num w:numId="11" w16cid:durableId="1290818657">
    <w:abstractNumId w:val="7"/>
  </w:num>
  <w:num w:numId="12" w16cid:durableId="198474985">
    <w:abstractNumId w:val="1"/>
  </w:num>
  <w:num w:numId="13" w16cid:durableId="212357536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oBKr1BdrxGMGhw2OTFA4E56jznIG71/WcVBSTSfaWUnZOyXCAp2yhRFzvNVCLKbW2Jde9miHMvjjtzdFLe2KcA==" w:salt="XmRw9pQt9Lpzgu5D48lC5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071E5"/>
    <w:rsid w:val="000150FB"/>
    <w:rsid w:val="00021A10"/>
    <w:rsid w:val="0002271B"/>
    <w:rsid w:val="00022896"/>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1728"/>
    <w:rsid w:val="00062BD6"/>
    <w:rsid w:val="00064B61"/>
    <w:rsid w:val="0006501C"/>
    <w:rsid w:val="00065186"/>
    <w:rsid w:val="00066E90"/>
    <w:rsid w:val="000707AC"/>
    <w:rsid w:val="00071B06"/>
    <w:rsid w:val="00073523"/>
    <w:rsid w:val="0007629E"/>
    <w:rsid w:val="000763C7"/>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17F"/>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1712"/>
    <w:rsid w:val="001323AB"/>
    <w:rsid w:val="00136A15"/>
    <w:rsid w:val="00136F2F"/>
    <w:rsid w:val="001374C1"/>
    <w:rsid w:val="00140619"/>
    <w:rsid w:val="00140BAC"/>
    <w:rsid w:val="00141147"/>
    <w:rsid w:val="001412EE"/>
    <w:rsid w:val="00141A8A"/>
    <w:rsid w:val="00141AA9"/>
    <w:rsid w:val="00142E25"/>
    <w:rsid w:val="0014561D"/>
    <w:rsid w:val="00146D6F"/>
    <w:rsid w:val="00152ED2"/>
    <w:rsid w:val="00152F74"/>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2C1"/>
    <w:rsid w:val="001A48F7"/>
    <w:rsid w:val="001B08BC"/>
    <w:rsid w:val="001B1B46"/>
    <w:rsid w:val="001B1C3D"/>
    <w:rsid w:val="001B244D"/>
    <w:rsid w:val="001B393D"/>
    <w:rsid w:val="001B438D"/>
    <w:rsid w:val="001B4636"/>
    <w:rsid w:val="001B5032"/>
    <w:rsid w:val="001B6537"/>
    <w:rsid w:val="001B6C2B"/>
    <w:rsid w:val="001C4E4D"/>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1F6B"/>
    <w:rsid w:val="00202335"/>
    <w:rsid w:val="00203CBE"/>
    <w:rsid w:val="002129DD"/>
    <w:rsid w:val="00212D90"/>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774EA"/>
    <w:rsid w:val="00285750"/>
    <w:rsid w:val="002879EB"/>
    <w:rsid w:val="002905F5"/>
    <w:rsid w:val="002910D6"/>
    <w:rsid w:val="002915D8"/>
    <w:rsid w:val="00291795"/>
    <w:rsid w:val="00291E92"/>
    <w:rsid w:val="002A0DAE"/>
    <w:rsid w:val="002A2ED6"/>
    <w:rsid w:val="002A397C"/>
    <w:rsid w:val="002A4B06"/>
    <w:rsid w:val="002A507D"/>
    <w:rsid w:val="002A572C"/>
    <w:rsid w:val="002A7E05"/>
    <w:rsid w:val="002B0B43"/>
    <w:rsid w:val="002B0C2B"/>
    <w:rsid w:val="002B1557"/>
    <w:rsid w:val="002B2882"/>
    <w:rsid w:val="002B2A40"/>
    <w:rsid w:val="002B388B"/>
    <w:rsid w:val="002B759D"/>
    <w:rsid w:val="002C2096"/>
    <w:rsid w:val="002C21F5"/>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0D64"/>
    <w:rsid w:val="002F1B32"/>
    <w:rsid w:val="002F25A3"/>
    <w:rsid w:val="002F2A17"/>
    <w:rsid w:val="002F30BA"/>
    <w:rsid w:val="002F3FFE"/>
    <w:rsid w:val="002F47B0"/>
    <w:rsid w:val="002F5576"/>
    <w:rsid w:val="002F5CD2"/>
    <w:rsid w:val="00301328"/>
    <w:rsid w:val="00302B91"/>
    <w:rsid w:val="00302DE2"/>
    <w:rsid w:val="0030341C"/>
    <w:rsid w:val="00305921"/>
    <w:rsid w:val="00312A2D"/>
    <w:rsid w:val="0031319E"/>
    <w:rsid w:val="00314343"/>
    <w:rsid w:val="0031453F"/>
    <w:rsid w:val="003150CF"/>
    <w:rsid w:val="003155F4"/>
    <w:rsid w:val="00315F24"/>
    <w:rsid w:val="00317F67"/>
    <w:rsid w:val="003222A7"/>
    <w:rsid w:val="00322E8E"/>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3F73"/>
    <w:rsid w:val="0034613E"/>
    <w:rsid w:val="00351151"/>
    <w:rsid w:val="00352081"/>
    <w:rsid w:val="00353F2E"/>
    <w:rsid w:val="003603D4"/>
    <w:rsid w:val="0036353C"/>
    <w:rsid w:val="0036490E"/>
    <w:rsid w:val="00365706"/>
    <w:rsid w:val="00373594"/>
    <w:rsid w:val="00380668"/>
    <w:rsid w:val="00380894"/>
    <w:rsid w:val="00380EFA"/>
    <w:rsid w:val="003820C7"/>
    <w:rsid w:val="0038365D"/>
    <w:rsid w:val="00386C0D"/>
    <w:rsid w:val="003877E3"/>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30E"/>
    <w:rsid w:val="004C2D1D"/>
    <w:rsid w:val="004C33A4"/>
    <w:rsid w:val="004C4251"/>
    <w:rsid w:val="004C5B9C"/>
    <w:rsid w:val="004C6F0A"/>
    <w:rsid w:val="004D0BC0"/>
    <w:rsid w:val="004D1560"/>
    <w:rsid w:val="004D1CDC"/>
    <w:rsid w:val="004D36F0"/>
    <w:rsid w:val="004E00EA"/>
    <w:rsid w:val="004E376E"/>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664F"/>
    <w:rsid w:val="00596AB5"/>
    <w:rsid w:val="005A0E56"/>
    <w:rsid w:val="005A3279"/>
    <w:rsid w:val="005A33A6"/>
    <w:rsid w:val="005A6038"/>
    <w:rsid w:val="005B28FC"/>
    <w:rsid w:val="005B32C1"/>
    <w:rsid w:val="005B3DB4"/>
    <w:rsid w:val="005B6290"/>
    <w:rsid w:val="005B7196"/>
    <w:rsid w:val="005C1698"/>
    <w:rsid w:val="005C19E2"/>
    <w:rsid w:val="005C1ED0"/>
    <w:rsid w:val="005C3256"/>
    <w:rsid w:val="005C6137"/>
    <w:rsid w:val="005C7737"/>
    <w:rsid w:val="005C7A92"/>
    <w:rsid w:val="005C7EAB"/>
    <w:rsid w:val="005D1F92"/>
    <w:rsid w:val="005D29CA"/>
    <w:rsid w:val="005D5534"/>
    <w:rsid w:val="005D5BC2"/>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093"/>
    <w:rsid w:val="00677C8B"/>
    <w:rsid w:val="00682343"/>
    <w:rsid w:val="006831D7"/>
    <w:rsid w:val="0068612B"/>
    <w:rsid w:val="006869C7"/>
    <w:rsid w:val="006872F3"/>
    <w:rsid w:val="00687874"/>
    <w:rsid w:val="00687D06"/>
    <w:rsid w:val="00691DF2"/>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254"/>
    <w:rsid w:val="006D69A5"/>
    <w:rsid w:val="006D6FDF"/>
    <w:rsid w:val="006D77AF"/>
    <w:rsid w:val="006E1391"/>
    <w:rsid w:val="006E2920"/>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604"/>
    <w:rsid w:val="0074280C"/>
    <w:rsid w:val="0074470D"/>
    <w:rsid w:val="0074484A"/>
    <w:rsid w:val="007455F0"/>
    <w:rsid w:val="00746496"/>
    <w:rsid w:val="007506D5"/>
    <w:rsid w:val="00752A5F"/>
    <w:rsid w:val="007614D8"/>
    <w:rsid w:val="00761CD9"/>
    <w:rsid w:val="00762364"/>
    <w:rsid w:val="00766931"/>
    <w:rsid w:val="00766A60"/>
    <w:rsid w:val="0076751E"/>
    <w:rsid w:val="00777C48"/>
    <w:rsid w:val="00780C30"/>
    <w:rsid w:val="00781731"/>
    <w:rsid w:val="00783F90"/>
    <w:rsid w:val="00784A6B"/>
    <w:rsid w:val="007860D1"/>
    <w:rsid w:val="00787AF7"/>
    <w:rsid w:val="00787FE4"/>
    <w:rsid w:val="00790253"/>
    <w:rsid w:val="00791CC7"/>
    <w:rsid w:val="00792C45"/>
    <w:rsid w:val="0079300D"/>
    <w:rsid w:val="00793B73"/>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C0D86"/>
    <w:rsid w:val="007C0E3A"/>
    <w:rsid w:val="007C0EDD"/>
    <w:rsid w:val="007C20CE"/>
    <w:rsid w:val="007C6B2E"/>
    <w:rsid w:val="007C7C90"/>
    <w:rsid w:val="007D0629"/>
    <w:rsid w:val="007D4677"/>
    <w:rsid w:val="007D5227"/>
    <w:rsid w:val="007E28D9"/>
    <w:rsid w:val="007E3D15"/>
    <w:rsid w:val="007E6650"/>
    <w:rsid w:val="007E6E6C"/>
    <w:rsid w:val="007E7EB1"/>
    <w:rsid w:val="007F009D"/>
    <w:rsid w:val="007F596F"/>
    <w:rsid w:val="007F71AB"/>
    <w:rsid w:val="008020CB"/>
    <w:rsid w:val="008056AA"/>
    <w:rsid w:val="00805787"/>
    <w:rsid w:val="00806898"/>
    <w:rsid w:val="008071A3"/>
    <w:rsid w:val="008105DE"/>
    <w:rsid w:val="0081223D"/>
    <w:rsid w:val="00813D6C"/>
    <w:rsid w:val="00814953"/>
    <w:rsid w:val="00817783"/>
    <w:rsid w:val="00820DC1"/>
    <w:rsid w:val="00820EFA"/>
    <w:rsid w:val="00826156"/>
    <w:rsid w:val="00827B8E"/>
    <w:rsid w:val="0083029F"/>
    <w:rsid w:val="008305FD"/>
    <w:rsid w:val="00830A8C"/>
    <w:rsid w:val="008320BD"/>
    <w:rsid w:val="00832F6C"/>
    <w:rsid w:val="00833173"/>
    <w:rsid w:val="00833B1E"/>
    <w:rsid w:val="00835C1B"/>
    <w:rsid w:val="00842DFA"/>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87576"/>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0DD5"/>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BA7"/>
    <w:rsid w:val="00971882"/>
    <w:rsid w:val="009721A5"/>
    <w:rsid w:val="00972960"/>
    <w:rsid w:val="00975CA1"/>
    <w:rsid w:val="00977250"/>
    <w:rsid w:val="00980B1E"/>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6B83"/>
    <w:rsid w:val="00997A90"/>
    <w:rsid w:val="009A0479"/>
    <w:rsid w:val="009A0DDA"/>
    <w:rsid w:val="009A3277"/>
    <w:rsid w:val="009A4C7B"/>
    <w:rsid w:val="009A4D00"/>
    <w:rsid w:val="009A5D58"/>
    <w:rsid w:val="009A6843"/>
    <w:rsid w:val="009B0B12"/>
    <w:rsid w:val="009B58FC"/>
    <w:rsid w:val="009B6CCC"/>
    <w:rsid w:val="009C2CBE"/>
    <w:rsid w:val="009C2EF8"/>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D8B"/>
    <w:rsid w:val="00A50F2C"/>
    <w:rsid w:val="00A53A1E"/>
    <w:rsid w:val="00A55AFC"/>
    <w:rsid w:val="00A57C02"/>
    <w:rsid w:val="00A57C47"/>
    <w:rsid w:val="00A617A8"/>
    <w:rsid w:val="00A64989"/>
    <w:rsid w:val="00A651DD"/>
    <w:rsid w:val="00A65ADD"/>
    <w:rsid w:val="00A6628E"/>
    <w:rsid w:val="00A667E8"/>
    <w:rsid w:val="00A70766"/>
    <w:rsid w:val="00A7132C"/>
    <w:rsid w:val="00A80F94"/>
    <w:rsid w:val="00A81B42"/>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753"/>
    <w:rsid w:val="00AC5E50"/>
    <w:rsid w:val="00AD0C18"/>
    <w:rsid w:val="00AD496B"/>
    <w:rsid w:val="00AD65ED"/>
    <w:rsid w:val="00AE1464"/>
    <w:rsid w:val="00AE25E1"/>
    <w:rsid w:val="00AE405B"/>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0ACE"/>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0B3F"/>
    <w:rsid w:val="00BA1242"/>
    <w:rsid w:val="00BA20E6"/>
    <w:rsid w:val="00BA5357"/>
    <w:rsid w:val="00BA57B4"/>
    <w:rsid w:val="00BA5A15"/>
    <w:rsid w:val="00BB1BDC"/>
    <w:rsid w:val="00BB3E9F"/>
    <w:rsid w:val="00BB40AD"/>
    <w:rsid w:val="00BB5EF6"/>
    <w:rsid w:val="00BB6CBF"/>
    <w:rsid w:val="00BC28A8"/>
    <w:rsid w:val="00BC2DFE"/>
    <w:rsid w:val="00BC67C6"/>
    <w:rsid w:val="00BC7746"/>
    <w:rsid w:val="00BD5169"/>
    <w:rsid w:val="00BD5925"/>
    <w:rsid w:val="00BD7F25"/>
    <w:rsid w:val="00BE3081"/>
    <w:rsid w:val="00BE4829"/>
    <w:rsid w:val="00BE4C61"/>
    <w:rsid w:val="00BE56D3"/>
    <w:rsid w:val="00BF0E95"/>
    <w:rsid w:val="00BF1CC0"/>
    <w:rsid w:val="00BF659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2D3A"/>
    <w:rsid w:val="00C366D7"/>
    <w:rsid w:val="00C366E0"/>
    <w:rsid w:val="00C3739C"/>
    <w:rsid w:val="00C3766F"/>
    <w:rsid w:val="00C37DE6"/>
    <w:rsid w:val="00C4179A"/>
    <w:rsid w:val="00C43003"/>
    <w:rsid w:val="00C53D51"/>
    <w:rsid w:val="00C552FD"/>
    <w:rsid w:val="00C570A4"/>
    <w:rsid w:val="00C5747D"/>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278D5"/>
    <w:rsid w:val="00D30595"/>
    <w:rsid w:val="00D312ED"/>
    <w:rsid w:val="00D32D3E"/>
    <w:rsid w:val="00D34404"/>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542EA"/>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1CC1"/>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032E"/>
    <w:rsid w:val="00DD19BD"/>
    <w:rsid w:val="00DD3E11"/>
    <w:rsid w:val="00DD42F2"/>
    <w:rsid w:val="00DD44B7"/>
    <w:rsid w:val="00DD49B1"/>
    <w:rsid w:val="00DD5221"/>
    <w:rsid w:val="00DD53C2"/>
    <w:rsid w:val="00DE108E"/>
    <w:rsid w:val="00DE263A"/>
    <w:rsid w:val="00DE3066"/>
    <w:rsid w:val="00DE399E"/>
    <w:rsid w:val="00DE4558"/>
    <w:rsid w:val="00DE7573"/>
    <w:rsid w:val="00DE7AF6"/>
    <w:rsid w:val="00DF1D07"/>
    <w:rsid w:val="00DF42DF"/>
    <w:rsid w:val="00E0028B"/>
    <w:rsid w:val="00E0045E"/>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57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412"/>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6E78"/>
    <w:rsid w:val="00F17FE6"/>
    <w:rsid w:val="00F228F4"/>
    <w:rsid w:val="00F22ECA"/>
    <w:rsid w:val="00F237CA"/>
    <w:rsid w:val="00F3108B"/>
    <w:rsid w:val="00F334B5"/>
    <w:rsid w:val="00F33E4F"/>
    <w:rsid w:val="00F34A9C"/>
    <w:rsid w:val="00F35755"/>
    <w:rsid w:val="00F373EE"/>
    <w:rsid w:val="00F408FF"/>
    <w:rsid w:val="00F41902"/>
    <w:rsid w:val="00F42CE4"/>
    <w:rsid w:val="00F450E2"/>
    <w:rsid w:val="00F45751"/>
    <w:rsid w:val="00F524BB"/>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167"/>
    <w:rsid w:val="00FB198A"/>
    <w:rsid w:val="00FB1EC5"/>
    <w:rsid w:val="00FB301C"/>
    <w:rsid w:val="00FB58CD"/>
    <w:rsid w:val="00FB5E56"/>
    <w:rsid w:val="00FC0BAC"/>
    <w:rsid w:val="00FC19FD"/>
    <w:rsid w:val="00FC2775"/>
    <w:rsid w:val="00FC44DF"/>
    <w:rsid w:val="00FC4A5A"/>
    <w:rsid w:val="00FC6E8B"/>
    <w:rsid w:val="00FC7BE0"/>
    <w:rsid w:val="00FD1C58"/>
    <w:rsid w:val="00FD4385"/>
    <w:rsid w:val="00FD4A04"/>
    <w:rsid w:val="00FD5806"/>
    <w:rsid w:val="00FD622E"/>
    <w:rsid w:val="00FE05B6"/>
    <w:rsid w:val="00FE0BF7"/>
    <w:rsid w:val="00FE1EA1"/>
    <w:rsid w:val="00FE2DE9"/>
    <w:rsid w:val="00FE3054"/>
    <w:rsid w:val="00FE36EE"/>
    <w:rsid w:val="00FE37D4"/>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4"/>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Navaden"/>
    <w:qFormat/>
    <w:rsid w:val="002F0D64"/>
    <w:pPr>
      <w:keepNext/>
      <w:numPr>
        <w:numId w:val="10"/>
      </w:numPr>
      <w:spacing w:before="240" w:after="240" w:line="240" w:lineRule="auto"/>
      <w:ind w:left="714" w:hanging="357"/>
    </w:pPr>
    <w:rPr>
      <w:rFonts w:ascii="Calibri" w:hAnsi="Calibri" w:cs="Calibri"/>
      <w:b/>
      <w:sz w:val="24"/>
      <w:szCs w:val="24"/>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 w:type="paragraph" w:customStyle="1" w:styleId="Pogodbapoglavje">
    <w:name w:val="Pogodba poglavje"/>
    <w:basedOn w:val="Odstavekseznama"/>
    <w:link w:val="PogodbapoglavjeZnak"/>
    <w:rsid w:val="00691DF2"/>
    <w:pPr>
      <w:numPr>
        <w:numId w:val="11"/>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691DF2"/>
    <w:rPr>
      <w:rFonts w:cs="Arial"/>
      <w:b/>
      <w:sz w:val="20"/>
      <w:szCs w:val="20"/>
    </w:rPr>
  </w:style>
  <w:style w:type="paragraph" w:customStyle="1" w:styleId="lenpogodba">
    <w:name w:val="Člen_pogodba"/>
    <w:basedOn w:val="Navaden"/>
    <w:link w:val="lenpogodbaZnak"/>
    <w:qFormat/>
    <w:rsid w:val="00691DF2"/>
    <w:pPr>
      <w:keepNext/>
      <w:numPr>
        <w:numId w:val="1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691DF2"/>
    <w:rPr>
      <w:rFonts w:cstheme="minorHAnsi"/>
      <w:sz w:val="21"/>
      <w:szCs w:val="21"/>
    </w:rPr>
  </w:style>
  <w:style w:type="paragraph" w:customStyle="1" w:styleId="Pogodstavek">
    <w:name w:val="Pog_odstavek"/>
    <w:basedOn w:val="Navaden"/>
    <w:qFormat/>
    <w:rsid w:val="002F5CD2"/>
    <w:pPr>
      <w:numPr>
        <w:numId w:val="9"/>
      </w:numPr>
      <w:spacing w:after="240" w:line="240" w:lineRule="auto"/>
      <w:ind w:left="357" w:hanging="357"/>
      <w:contextualSpacing/>
      <w:jc w:val="both"/>
    </w:pPr>
    <w:rPr>
      <w:rFonts w:ascii="Calibri" w:hAnsi="Calibri" w:cs="Calibri"/>
    </w:rPr>
  </w:style>
  <w:style w:type="paragraph" w:customStyle="1" w:styleId="Poglen">
    <w:name w:val="Pog_člen"/>
    <w:basedOn w:val="Pogodstavek"/>
    <w:qFormat/>
    <w:rsid w:val="002F0D64"/>
    <w:pPr>
      <w:keepNext/>
      <w:numPr>
        <w:numId w:val="13"/>
      </w:numPr>
      <w:ind w:left="1071" w:hanging="357"/>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5ABD169D61497C9F86B3B942D7FDD2"/>
        <w:category>
          <w:name w:val="Splošno"/>
          <w:gallery w:val="placeholder"/>
        </w:category>
        <w:types>
          <w:type w:val="bbPlcHdr"/>
        </w:types>
        <w:behaviors>
          <w:behavior w:val="content"/>
        </w:behaviors>
        <w:guid w:val="{D3A2CF36-3087-493A-8AD1-3546FD06EAE7}"/>
      </w:docPartPr>
      <w:docPartBody>
        <w:p w:rsidR="00E40499" w:rsidRDefault="0074315C" w:rsidP="0074315C">
          <w:pPr>
            <w:pStyle w:val="415ABD169D61497C9F86B3B942D7FDD2"/>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vašo številko prijave</w:t>
          </w:r>
        </w:p>
      </w:docPartBody>
    </w:docPart>
    <w:docPart>
      <w:docPartPr>
        <w:name w:val="E9C5ECD1746A4072BC80C033BD586108"/>
        <w:category>
          <w:name w:val="Splošno"/>
          <w:gallery w:val="placeholder"/>
        </w:category>
        <w:types>
          <w:type w:val="bbPlcHdr"/>
        </w:types>
        <w:behaviors>
          <w:behavior w:val="content"/>
        </w:behaviors>
        <w:guid w:val="{E6C64575-F2EF-42CF-B766-E285051A6869}"/>
      </w:docPartPr>
      <w:docPartBody>
        <w:p w:rsidR="00E40499" w:rsidRDefault="0074315C" w:rsidP="0074315C">
          <w:pPr>
            <w:pStyle w:val="E9C5ECD1746A4072BC80C033BD586108"/>
          </w:pPr>
          <w:r w:rsidRPr="002561C9">
            <w:rPr>
              <w:rFonts w:ascii="Calibri" w:hAnsi="Calibri" w:cs="Calibri"/>
              <w:color w:val="808080" w:themeColor="background1" w:themeShade="80"/>
            </w:rPr>
            <w:t>Izberite datum</w:t>
          </w:r>
        </w:p>
      </w:docPartBody>
    </w:docPart>
    <w:docPart>
      <w:docPartPr>
        <w:name w:val="BB4E478C727F47329FCFCF25C7D8DCA7"/>
        <w:category>
          <w:name w:val="Splošno"/>
          <w:gallery w:val="placeholder"/>
        </w:category>
        <w:types>
          <w:type w:val="bbPlcHdr"/>
        </w:types>
        <w:behaviors>
          <w:behavior w:val="content"/>
        </w:behaviors>
        <w:guid w:val="{F4BB2EE4-2523-4D58-8DAE-FBA364298786}"/>
      </w:docPartPr>
      <w:docPartBody>
        <w:p w:rsidR="00E40499" w:rsidRDefault="0074315C" w:rsidP="0074315C">
          <w:pPr>
            <w:pStyle w:val="BB4E478C727F47329FCFCF25C7D8DCA7"/>
          </w:pPr>
          <w:r w:rsidRPr="002561C9">
            <w:rPr>
              <w:rStyle w:val="Besedilooznabemesta"/>
              <w:rFonts w:ascii="Calibri" w:hAnsi="Calibri" w:cs="Calibri"/>
            </w:rPr>
            <w:t>Vpišite ime kraja</w:t>
          </w:r>
        </w:p>
      </w:docPartBody>
    </w:docPart>
    <w:docPart>
      <w:docPartPr>
        <w:name w:val="54D1EDC9648B48ECBFE27413883D976B"/>
        <w:category>
          <w:name w:val="Splošno"/>
          <w:gallery w:val="placeholder"/>
        </w:category>
        <w:types>
          <w:type w:val="bbPlcHdr"/>
        </w:types>
        <w:behaviors>
          <w:behavior w:val="content"/>
        </w:behaviors>
        <w:guid w:val="{9A3A9273-914F-4659-8E65-167B1C6157EE}"/>
      </w:docPartPr>
      <w:docPartBody>
        <w:p w:rsidR="00E40499" w:rsidRDefault="0074315C" w:rsidP="0074315C">
          <w:pPr>
            <w:pStyle w:val="54D1EDC9648B48ECBFE27413883D976B"/>
          </w:pPr>
          <w:r w:rsidRPr="002561C9">
            <w:rPr>
              <w:rStyle w:val="Besedilooznabemesta"/>
              <w:rFonts w:ascii="Calibri" w:hAnsi="Calibri" w:cs="Calibri"/>
            </w:rPr>
            <w:t>Vpišite uradno ime/</w:t>
          </w:r>
          <w:r w:rsidRPr="00946191">
            <w:rPr>
              <w:rStyle w:val="Besedilooznabemesta"/>
              <w:rFonts w:ascii="Calibri" w:hAnsi="Calibri" w:cs="Calibri"/>
            </w:rPr>
            <w:t>naziv kandidata (</w:t>
          </w:r>
          <w:r w:rsidRPr="002561C9">
            <w:rPr>
              <w:rStyle w:val="Besedilooznabemesta"/>
              <w:rFonts w:ascii="Calibri" w:hAnsi="Calibri" w:cs="Calibri"/>
            </w:rPr>
            <w:t>pri skupni ponudbi vodilnega partnerja).</w:t>
          </w:r>
        </w:p>
      </w:docPartBody>
    </w:docPart>
    <w:docPart>
      <w:docPartPr>
        <w:name w:val="770B4933063244D98AEDBF5665E0F85E"/>
        <w:category>
          <w:name w:val="Splošno"/>
          <w:gallery w:val="placeholder"/>
        </w:category>
        <w:types>
          <w:type w:val="bbPlcHdr"/>
        </w:types>
        <w:behaviors>
          <w:behavior w:val="content"/>
        </w:behaviors>
        <w:guid w:val="{2FE4FA56-7760-4F82-8BD4-A31D4B475259}"/>
      </w:docPartPr>
      <w:docPartBody>
        <w:p w:rsidR="00E40499" w:rsidRDefault="0074315C" w:rsidP="0074315C">
          <w:pPr>
            <w:pStyle w:val="770B4933063244D98AEDBF5665E0F85E"/>
          </w:pPr>
          <w:r w:rsidRPr="002561C9">
            <w:rPr>
              <w:rStyle w:val="Besedilooznabemesta"/>
              <w:rFonts w:ascii="Calibri" w:hAnsi="Calibri" w:cs="Calibri"/>
            </w:rPr>
            <w:t>Vpišite uradno ime/naziv partnerjev v skupini ponudnikov).</w:t>
          </w:r>
        </w:p>
      </w:docPartBody>
    </w:docPart>
    <w:docPart>
      <w:docPartPr>
        <w:name w:val="279A6613047945BE8C2C7DC10D964789"/>
        <w:category>
          <w:name w:val="Splošno"/>
          <w:gallery w:val="placeholder"/>
        </w:category>
        <w:types>
          <w:type w:val="bbPlcHdr"/>
        </w:types>
        <w:behaviors>
          <w:behavior w:val="content"/>
        </w:behaviors>
        <w:guid w:val="{797CB599-A910-413D-8A14-2BAEE412ABAD}"/>
      </w:docPartPr>
      <w:docPartBody>
        <w:p w:rsidR="00E40499" w:rsidRDefault="0074315C" w:rsidP="0074315C">
          <w:pPr>
            <w:pStyle w:val="279A6613047945BE8C2C7DC10D964789"/>
          </w:pPr>
          <w:r w:rsidRPr="002561C9">
            <w:rPr>
              <w:rFonts w:ascii="Calibri" w:hAnsi="Calibri" w:cs="Calibri"/>
              <w:color w:val="808080" w:themeColor="background1" w:themeShade="80"/>
            </w:rPr>
            <w:t xml:space="preserve">Vpišite ime in priimek podpisnika </w:t>
          </w:r>
          <w:r>
            <w:rPr>
              <w:rFonts w:ascii="Calibri" w:hAnsi="Calibri" w:cs="Calibri"/>
              <w:color w:val="808080" w:themeColor="background1" w:themeShade="80"/>
            </w:rPr>
            <w:t>prijave</w:t>
          </w:r>
        </w:p>
      </w:docPartBody>
    </w:docPart>
    <w:docPart>
      <w:docPartPr>
        <w:name w:val="7FCE2F37C92B48268C6AB140978E09CD"/>
        <w:category>
          <w:name w:val="Splošno"/>
          <w:gallery w:val="placeholder"/>
        </w:category>
        <w:types>
          <w:type w:val="bbPlcHdr"/>
        </w:types>
        <w:behaviors>
          <w:behavior w:val="content"/>
        </w:behaviors>
        <w:guid w:val="{44141EED-F73B-4226-8F7B-0F2F57D76427}"/>
      </w:docPartPr>
      <w:docPartBody>
        <w:p w:rsidR="00E40499" w:rsidRDefault="000729AD" w:rsidP="000729AD">
          <w:pPr>
            <w:pStyle w:val="7FCE2F37C92B48268C6AB140978E09CD"/>
          </w:pPr>
          <w:r w:rsidRPr="004822CF">
            <w:rPr>
              <w:rFonts w:cstheme="minorHAnsi"/>
              <w:color w:val="808080" w:themeColor="background1" w:themeShade="80"/>
            </w:rPr>
            <w:t>Izberite datum</w:t>
          </w:r>
        </w:p>
      </w:docPartBody>
    </w:docPart>
    <w:docPart>
      <w:docPartPr>
        <w:name w:val="22FA30A1E69E4F4D8EC7EC084464F254"/>
        <w:category>
          <w:name w:val="Splošno"/>
          <w:gallery w:val="placeholder"/>
        </w:category>
        <w:types>
          <w:type w:val="bbPlcHdr"/>
        </w:types>
        <w:behaviors>
          <w:behavior w:val="content"/>
        </w:behaviors>
        <w:guid w:val="{1FCCD5B6-3268-41D8-A2D1-839988458A92}"/>
      </w:docPartPr>
      <w:docPartBody>
        <w:p w:rsidR="007B4A32" w:rsidRDefault="00E3313E" w:rsidP="00E3313E">
          <w:pPr>
            <w:pStyle w:val="22FA30A1E69E4F4D8EC7EC084464F254"/>
          </w:pPr>
          <w:r w:rsidRPr="002561C9">
            <w:rPr>
              <w:rStyle w:val="Besedilooznabemesta"/>
              <w:rFonts w:ascii="Calibri" w:hAnsi="Calibri" w:cs="Calibri"/>
            </w:rPr>
            <w:t>Vpišite ime kraja</w:t>
          </w:r>
        </w:p>
      </w:docPartBody>
    </w:docPart>
    <w:docPart>
      <w:docPartPr>
        <w:name w:val="F82B5F489A2047F69FE39EAC5C1A0552"/>
        <w:category>
          <w:name w:val="Splošno"/>
          <w:gallery w:val="placeholder"/>
        </w:category>
        <w:types>
          <w:type w:val="bbPlcHdr"/>
        </w:types>
        <w:behaviors>
          <w:behavior w:val="content"/>
        </w:behaviors>
        <w:guid w:val="{E4AC1ECD-6747-4066-929E-86870417B4B7}"/>
      </w:docPartPr>
      <w:docPartBody>
        <w:p w:rsidR="007B4A32" w:rsidRDefault="00E3313E" w:rsidP="00E3313E">
          <w:pPr>
            <w:pStyle w:val="F82B5F489A2047F69FE39EAC5C1A0552"/>
          </w:pPr>
          <w:r w:rsidRPr="002561C9">
            <w:rPr>
              <w:rStyle w:val="Besedilooznabemesta"/>
              <w:rFonts w:ascii="Calibri" w:hAnsi="Calibri" w:cs="Calibri"/>
            </w:rPr>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61728"/>
    <w:rsid w:val="000729AD"/>
    <w:rsid w:val="002E628C"/>
    <w:rsid w:val="00317F67"/>
    <w:rsid w:val="003C6280"/>
    <w:rsid w:val="0074315C"/>
    <w:rsid w:val="007B4A32"/>
    <w:rsid w:val="008A77DF"/>
    <w:rsid w:val="009C2EF8"/>
    <w:rsid w:val="009F56DA"/>
    <w:rsid w:val="00A81947"/>
    <w:rsid w:val="00BA0B3F"/>
    <w:rsid w:val="00BC1768"/>
    <w:rsid w:val="00C20E72"/>
    <w:rsid w:val="00C56B22"/>
    <w:rsid w:val="00E3313E"/>
    <w:rsid w:val="00E40499"/>
    <w:rsid w:val="00E42573"/>
    <w:rsid w:val="00EA2076"/>
    <w:rsid w:val="00F60FD6"/>
    <w:rsid w:val="00FC6E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BC1768"/>
    <w:rPr>
      <w:color w:val="808080"/>
    </w:rPr>
  </w:style>
  <w:style w:type="paragraph" w:customStyle="1" w:styleId="7FCE2F37C92B48268C6AB140978E09CD">
    <w:name w:val="7FCE2F37C92B48268C6AB140978E09CD"/>
    <w:rsid w:val="000729AD"/>
  </w:style>
  <w:style w:type="paragraph" w:customStyle="1" w:styleId="22FA30A1E69E4F4D8EC7EC084464F254">
    <w:name w:val="22FA30A1E69E4F4D8EC7EC084464F254"/>
    <w:rsid w:val="00E3313E"/>
  </w:style>
  <w:style w:type="paragraph" w:customStyle="1" w:styleId="F82B5F489A2047F69FE39EAC5C1A0552">
    <w:name w:val="F82B5F489A2047F69FE39EAC5C1A0552"/>
    <w:rsid w:val="00E3313E"/>
  </w:style>
  <w:style w:type="paragraph" w:customStyle="1" w:styleId="415ABD169D61497C9F86B3B942D7FDD2">
    <w:name w:val="415ABD169D61497C9F86B3B942D7FDD2"/>
    <w:rsid w:val="0074315C"/>
    <w:pPr>
      <w:spacing w:after="0" w:line="240" w:lineRule="auto"/>
      <w:jc w:val="both"/>
    </w:pPr>
    <w:rPr>
      <w:kern w:val="0"/>
      <w:sz w:val="22"/>
      <w:szCs w:val="22"/>
      <w14:ligatures w14:val="none"/>
    </w:rPr>
  </w:style>
  <w:style w:type="paragraph" w:customStyle="1" w:styleId="E9C5ECD1746A4072BC80C033BD586108">
    <w:name w:val="E9C5ECD1746A4072BC80C033BD586108"/>
    <w:rsid w:val="0074315C"/>
    <w:pPr>
      <w:spacing w:after="0" w:line="240" w:lineRule="auto"/>
      <w:jc w:val="both"/>
    </w:pPr>
    <w:rPr>
      <w:kern w:val="0"/>
      <w:sz w:val="22"/>
      <w:szCs w:val="22"/>
      <w14:ligatures w14:val="none"/>
    </w:rPr>
  </w:style>
  <w:style w:type="paragraph" w:customStyle="1" w:styleId="BB4E478C727F47329FCFCF25C7D8DCA7">
    <w:name w:val="BB4E478C727F47329FCFCF25C7D8DCA7"/>
    <w:rsid w:val="0074315C"/>
    <w:pPr>
      <w:spacing w:after="0" w:line="240" w:lineRule="auto"/>
      <w:jc w:val="both"/>
    </w:pPr>
    <w:rPr>
      <w:kern w:val="0"/>
      <w:sz w:val="22"/>
      <w:szCs w:val="22"/>
      <w14:ligatures w14:val="none"/>
    </w:rPr>
  </w:style>
  <w:style w:type="paragraph" w:customStyle="1" w:styleId="54D1EDC9648B48ECBFE27413883D976B">
    <w:name w:val="54D1EDC9648B48ECBFE27413883D976B"/>
    <w:rsid w:val="0074315C"/>
    <w:pPr>
      <w:spacing w:after="0" w:line="240" w:lineRule="auto"/>
      <w:jc w:val="both"/>
    </w:pPr>
    <w:rPr>
      <w:kern w:val="0"/>
      <w:sz w:val="22"/>
      <w:szCs w:val="22"/>
      <w14:ligatures w14:val="none"/>
    </w:rPr>
  </w:style>
  <w:style w:type="paragraph" w:customStyle="1" w:styleId="770B4933063244D98AEDBF5665E0F85E">
    <w:name w:val="770B4933063244D98AEDBF5665E0F85E"/>
    <w:rsid w:val="0074315C"/>
    <w:pPr>
      <w:spacing w:after="0" w:line="240" w:lineRule="auto"/>
      <w:jc w:val="both"/>
    </w:pPr>
    <w:rPr>
      <w:kern w:val="0"/>
      <w:sz w:val="22"/>
      <w:szCs w:val="22"/>
      <w14:ligatures w14:val="none"/>
    </w:rPr>
  </w:style>
  <w:style w:type="paragraph" w:customStyle="1" w:styleId="279A6613047945BE8C2C7DC10D964789">
    <w:name w:val="279A6613047945BE8C2C7DC10D964789"/>
    <w:rsid w:val="0074315C"/>
    <w:pPr>
      <w:spacing w:after="0" w:line="240" w:lineRule="auto"/>
      <w:jc w:val="both"/>
    </w:pPr>
    <w:rPr>
      <w:kern w:val="0"/>
      <w:sz w:val="22"/>
      <w:szCs w:val="22"/>
      <w14:ligatures w14:val="none"/>
    </w:rPr>
  </w:style>
  <w:style w:type="paragraph" w:customStyle="1" w:styleId="107B0734801441AFA3DEFF77EA3A75BA">
    <w:name w:val="107B0734801441AFA3DEFF77EA3A75BA"/>
    <w:rsid w:val="00BC1768"/>
  </w:style>
  <w:style w:type="paragraph" w:customStyle="1" w:styleId="947B677A8AF744CA80429721AA7BACB3">
    <w:name w:val="947B677A8AF744CA80429721AA7BACB3"/>
    <w:rsid w:val="0074315C"/>
    <w:pPr>
      <w:spacing w:after="0" w:line="240" w:lineRule="auto"/>
      <w:jc w:val="both"/>
    </w:pPr>
    <w:rPr>
      <w:kern w:val="0"/>
      <w:sz w:val="22"/>
      <w:szCs w:val="22"/>
      <w14:ligatures w14:val="none"/>
    </w:rPr>
  </w:style>
  <w:style w:type="paragraph" w:customStyle="1" w:styleId="764055A420CE4BEEB754D59588377C89">
    <w:name w:val="764055A420CE4BEEB754D59588377C89"/>
    <w:rsid w:val="0074315C"/>
    <w:pPr>
      <w:spacing w:after="0" w:line="240" w:lineRule="auto"/>
      <w:jc w:val="both"/>
    </w:pPr>
    <w:rPr>
      <w:kern w:val="0"/>
      <w:sz w:val="22"/>
      <w:szCs w:val="22"/>
      <w14:ligatures w14:val="none"/>
    </w:rPr>
  </w:style>
  <w:style w:type="paragraph" w:customStyle="1" w:styleId="3A8441B5D1D3453CA260D98A2C5191EF">
    <w:name w:val="3A8441B5D1D3453CA260D98A2C5191EF"/>
    <w:rsid w:val="0074315C"/>
    <w:pPr>
      <w:spacing w:after="0" w:line="240" w:lineRule="auto"/>
      <w:jc w:val="both"/>
    </w:pPr>
    <w:rPr>
      <w:kern w:val="0"/>
      <w:sz w:val="22"/>
      <w:szCs w:val="22"/>
      <w14:ligatures w14:val="none"/>
    </w:rPr>
  </w:style>
  <w:style w:type="paragraph" w:customStyle="1" w:styleId="748D4A26D982478AA22A9FC3F70CBD04">
    <w:name w:val="748D4A26D982478AA22A9FC3F70CBD04"/>
    <w:rsid w:val="0074315C"/>
    <w:pPr>
      <w:spacing w:after="0" w:line="240" w:lineRule="auto"/>
      <w:jc w:val="both"/>
    </w:pPr>
    <w:rPr>
      <w:kern w:val="0"/>
      <w:sz w:val="22"/>
      <w:szCs w:val="22"/>
      <w14:ligatures w14:val="none"/>
    </w:rPr>
  </w:style>
  <w:style w:type="paragraph" w:customStyle="1" w:styleId="F14F49CCD7334B2CA37485313A1DEE94">
    <w:name w:val="F14F49CCD7334B2CA37485313A1DEE94"/>
    <w:rsid w:val="0074315C"/>
    <w:pPr>
      <w:spacing w:after="0" w:line="240" w:lineRule="auto"/>
      <w:jc w:val="both"/>
    </w:pPr>
    <w:rPr>
      <w:kern w:val="0"/>
      <w:sz w:val="22"/>
      <w:szCs w:val="22"/>
      <w14:ligatures w14:val="none"/>
    </w:rPr>
  </w:style>
  <w:style w:type="paragraph" w:customStyle="1" w:styleId="6260F33670B643A0870EF553643A7B98">
    <w:name w:val="6260F33670B643A0870EF553643A7B98"/>
    <w:rsid w:val="0074315C"/>
    <w:pPr>
      <w:spacing w:after="0" w:line="240" w:lineRule="auto"/>
      <w:jc w:val="both"/>
    </w:pPr>
    <w:rPr>
      <w:kern w:val="0"/>
      <w:sz w:val="22"/>
      <w:szCs w:val="22"/>
      <w14:ligatures w14:val="none"/>
    </w:rPr>
  </w:style>
  <w:style w:type="paragraph" w:customStyle="1" w:styleId="56B8938C5388471DAFD96C6FFCA27ECB">
    <w:name w:val="56B8938C5388471DAFD96C6FFCA27ECB"/>
    <w:rsid w:val="0074315C"/>
    <w:pPr>
      <w:spacing w:after="0" w:line="240" w:lineRule="auto"/>
      <w:jc w:val="both"/>
    </w:pPr>
    <w:rPr>
      <w:kern w:val="0"/>
      <w:sz w:val="22"/>
      <w:szCs w:val="22"/>
      <w14:ligatures w14:val="none"/>
    </w:rPr>
  </w:style>
  <w:style w:type="paragraph" w:customStyle="1" w:styleId="8D85AECF41094805AF75D378FB7D1502">
    <w:name w:val="8D85AECF41094805AF75D378FB7D1502"/>
    <w:rsid w:val="0074315C"/>
    <w:pPr>
      <w:spacing w:after="0" w:line="240" w:lineRule="auto"/>
      <w:jc w:val="both"/>
    </w:pPr>
    <w:rPr>
      <w:kern w:val="0"/>
      <w:sz w:val="22"/>
      <w:szCs w:val="22"/>
      <w14:ligatures w14:val="none"/>
    </w:rPr>
  </w:style>
  <w:style w:type="paragraph" w:customStyle="1" w:styleId="DE57C49A086D470A89FFF078B109FBC5">
    <w:name w:val="DE57C49A086D470A89FFF078B109FBC5"/>
    <w:rsid w:val="0074315C"/>
    <w:pPr>
      <w:spacing w:after="0" w:line="240" w:lineRule="auto"/>
      <w:jc w:val="both"/>
    </w:pPr>
    <w:rPr>
      <w:kern w:val="0"/>
      <w:sz w:val="22"/>
      <w:szCs w:val="22"/>
      <w14:ligatures w14:val="none"/>
    </w:rPr>
  </w:style>
  <w:style w:type="paragraph" w:customStyle="1" w:styleId="188FC82E87404BE9826D67828B73EC7F">
    <w:name w:val="188FC82E87404BE9826D67828B73EC7F"/>
    <w:rsid w:val="0074315C"/>
    <w:pPr>
      <w:spacing w:after="0" w:line="240" w:lineRule="auto"/>
      <w:jc w:val="both"/>
    </w:pPr>
    <w:rPr>
      <w:kern w:val="0"/>
      <w:sz w:val="22"/>
      <w:szCs w:val="22"/>
      <w14:ligatures w14:val="none"/>
    </w:rPr>
  </w:style>
  <w:style w:type="paragraph" w:customStyle="1" w:styleId="4854DEA76AF14E2FA7A3E3D1C8430A53">
    <w:name w:val="4854DEA76AF14E2FA7A3E3D1C8430A53"/>
    <w:rsid w:val="0074315C"/>
    <w:pPr>
      <w:spacing w:after="0" w:line="240" w:lineRule="auto"/>
      <w:jc w:val="both"/>
    </w:pPr>
    <w:rPr>
      <w:kern w:val="0"/>
      <w:sz w:val="22"/>
      <w:szCs w:val="22"/>
      <w14:ligatures w14:val="none"/>
    </w:rPr>
  </w:style>
  <w:style w:type="paragraph" w:customStyle="1" w:styleId="4D54C123A8B44F7897784E7660565DCD">
    <w:name w:val="4D54C123A8B44F7897784E7660565DCD"/>
    <w:rsid w:val="0074315C"/>
    <w:pPr>
      <w:spacing w:after="0" w:line="240" w:lineRule="auto"/>
      <w:jc w:val="both"/>
    </w:pPr>
    <w:rPr>
      <w:kern w:val="0"/>
      <w:sz w:val="22"/>
      <w:szCs w:val="22"/>
      <w14:ligatures w14:val="none"/>
    </w:rPr>
  </w:style>
  <w:style w:type="paragraph" w:customStyle="1" w:styleId="06C6DC76387F436DABBC9A2AC1F7370D">
    <w:name w:val="06C6DC76387F436DABBC9A2AC1F7370D"/>
    <w:rsid w:val="0074315C"/>
    <w:pPr>
      <w:spacing w:after="0" w:line="240" w:lineRule="auto"/>
      <w:jc w:val="both"/>
    </w:pPr>
    <w:rPr>
      <w:kern w:val="0"/>
      <w:sz w:val="22"/>
      <w:szCs w:val="22"/>
      <w14:ligatures w14:val="none"/>
    </w:rPr>
  </w:style>
  <w:style w:type="paragraph" w:customStyle="1" w:styleId="31E2E14F70AD49B1869AABDCF796DFC0">
    <w:name w:val="31E2E14F70AD49B1869AABDCF796DFC0"/>
    <w:rsid w:val="0074315C"/>
    <w:pPr>
      <w:spacing w:after="0" w:line="240" w:lineRule="auto"/>
      <w:jc w:val="both"/>
    </w:pPr>
    <w:rPr>
      <w:kern w:val="0"/>
      <w:sz w:val="22"/>
      <w:szCs w:val="22"/>
      <w14:ligatures w14:val="none"/>
    </w:rPr>
  </w:style>
  <w:style w:type="paragraph" w:customStyle="1" w:styleId="71C71380417C4EC286B98C0539B655E3">
    <w:name w:val="71C71380417C4EC286B98C0539B655E3"/>
    <w:rsid w:val="0074315C"/>
    <w:pPr>
      <w:spacing w:after="0" w:line="240" w:lineRule="auto"/>
      <w:jc w:val="both"/>
    </w:pPr>
    <w:rPr>
      <w:kern w:val="0"/>
      <w:sz w:val="22"/>
      <w:szCs w:val="22"/>
      <w14:ligatures w14:val="none"/>
    </w:rPr>
  </w:style>
  <w:style w:type="paragraph" w:customStyle="1" w:styleId="A54898E6CA2C4016ADE06AAACFE63F61">
    <w:name w:val="A54898E6CA2C4016ADE06AAACFE63F61"/>
    <w:rsid w:val="0074315C"/>
    <w:pPr>
      <w:spacing w:after="0" w:line="240" w:lineRule="auto"/>
      <w:jc w:val="both"/>
    </w:pPr>
    <w:rPr>
      <w:kern w:val="0"/>
      <w:sz w:val="22"/>
      <w:szCs w:val="22"/>
      <w14:ligatures w14:val="none"/>
    </w:rPr>
  </w:style>
  <w:style w:type="paragraph" w:customStyle="1" w:styleId="A9B4D03A6A7E4E6C8B7AEFEF784CBC1C">
    <w:name w:val="A9B4D03A6A7E4E6C8B7AEFEF784CBC1C"/>
    <w:rsid w:val="0074315C"/>
    <w:pPr>
      <w:spacing w:after="0" w:line="240" w:lineRule="auto"/>
      <w:jc w:val="both"/>
    </w:pPr>
    <w:rPr>
      <w:kern w:val="0"/>
      <w:sz w:val="22"/>
      <w:szCs w:val="22"/>
      <w14:ligatures w14:val="none"/>
    </w:rPr>
  </w:style>
  <w:style w:type="paragraph" w:customStyle="1" w:styleId="D98F170479174B948CA75CB3F1D40096">
    <w:name w:val="D98F170479174B948CA75CB3F1D40096"/>
    <w:rsid w:val="0074315C"/>
    <w:pPr>
      <w:spacing w:after="0" w:line="240" w:lineRule="auto"/>
      <w:jc w:val="both"/>
    </w:pPr>
    <w:rPr>
      <w:kern w:val="0"/>
      <w:sz w:val="22"/>
      <w:szCs w:val="22"/>
      <w14:ligatures w14:val="none"/>
    </w:rPr>
  </w:style>
  <w:style w:type="paragraph" w:customStyle="1" w:styleId="F8F2C57345D94C8BB610B3CE2E5D24D4">
    <w:name w:val="F8F2C57345D94C8BB610B3CE2E5D24D4"/>
    <w:rsid w:val="0074315C"/>
    <w:pPr>
      <w:spacing w:after="0" w:line="240" w:lineRule="auto"/>
      <w:jc w:val="both"/>
    </w:pPr>
    <w:rPr>
      <w:kern w:val="0"/>
      <w:sz w:val="22"/>
      <w:szCs w:val="22"/>
      <w14:ligatures w14:val="none"/>
    </w:rPr>
  </w:style>
  <w:style w:type="paragraph" w:customStyle="1" w:styleId="226505AC145E4CA08168B025FD753EDD">
    <w:name w:val="226505AC145E4CA08168B025FD753EDD"/>
    <w:rsid w:val="0074315C"/>
    <w:pPr>
      <w:spacing w:after="0" w:line="240" w:lineRule="auto"/>
      <w:jc w:val="both"/>
    </w:pPr>
    <w:rPr>
      <w:kern w:val="0"/>
      <w:sz w:val="22"/>
      <w:szCs w:val="22"/>
      <w14:ligatures w14:val="none"/>
    </w:rPr>
  </w:style>
  <w:style w:type="paragraph" w:customStyle="1" w:styleId="1078971F9F304DC3BECBB72B1EF66FEC">
    <w:name w:val="1078971F9F304DC3BECBB72B1EF66FEC"/>
    <w:rsid w:val="0074315C"/>
    <w:pPr>
      <w:spacing w:after="0" w:line="240" w:lineRule="auto"/>
      <w:jc w:val="both"/>
    </w:pPr>
    <w:rPr>
      <w:kern w:val="0"/>
      <w:sz w:val="22"/>
      <w:szCs w:val="22"/>
      <w14:ligatures w14:val="none"/>
    </w:rPr>
  </w:style>
  <w:style w:type="paragraph" w:customStyle="1" w:styleId="0BB4E48365024BEA8A4EAF93D6A711A5">
    <w:name w:val="0BB4E48365024BEA8A4EAF93D6A711A5"/>
    <w:rsid w:val="0074315C"/>
    <w:pPr>
      <w:spacing w:after="0" w:line="240" w:lineRule="auto"/>
      <w:jc w:val="both"/>
    </w:pPr>
    <w:rPr>
      <w:kern w:val="0"/>
      <w:sz w:val="22"/>
      <w:szCs w:val="22"/>
      <w14:ligatures w14:val="none"/>
    </w:rPr>
  </w:style>
  <w:style w:type="paragraph" w:customStyle="1" w:styleId="9F012B88E69E4D5AA5D7A5123F6115EA">
    <w:name w:val="9F012B88E69E4D5AA5D7A5123F6115EA"/>
    <w:rsid w:val="00BC1768"/>
  </w:style>
  <w:style w:type="paragraph" w:customStyle="1" w:styleId="7189465460114B509F865D924CA2BFEF">
    <w:name w:val="7189465460114B509F865D924CA2BFEF"/>
    <w:rsid w:val="00BC1768"/>
  </w:style>
  <w:style w:type="paragraph" w:customStyle="1" w:styleId="FC6A0638B65E459E85217A61A07118CB">
    <w:name w:val="FC6A0638B65E459E85217A61A07118CB"/>
    <w:rsid w:val="00BC1768"/>
  </w:style>
  <w:style w:type="paragraph" w:customStyle="1" w:styleId="A1FA24D812EC4BAFB6E4E5F770BAD7FC">
    <w:name w:val="A1FA24D812EC4BAFB6E4E5F770BAD7FC"/>
    <w:rsid w:val="00BC1768"/>
  </w:style>
  <w:style w:type="paragraph" w:customStyle="1" w:styleId="68C32201FF164065BEEAF8EB26E520FC">
    <w:name w:val="68C32201FF164065BEEAF8EB26E520FC"/>
    <w:rsid w:val="00BC1768"/>
  </w:style>
  <w:style w:type="paragraph" w:customStyle="1" w:styleId="53119AC16F624BA7A18991D8382F4A1F">
    <w:name w:val="53119AC16F624BA7A18991D8382F4A1F"/>
    <w:rsid w:val="00BC1768"/>
  </w:style>
  <w:style w:type="paragraph" w:customStyle="1" w:styleId="569A0E8092074A5D8675E6270F455FC2">
    <w:name w:val="569A0E8092074A5D8675E6270F455FC2"/>
    <w:rsid w:val="00BC17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280</Words>
  <Characters>1598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DNS ASFALTERSKA DELA 2026</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ASFALTERSKA DELA 2026</dc:title>
  <dc:subject>DOKUMENTACIJA V ZVEZI Z ODDAJO JAVNEGA NAROČILA</dc:subject>
  <dc:creator>Tanja</dc:creator>
  <cp:keywords/>
  <cp:lastModifiedBy>tanja.vintar@komunala-slb.si</cp:lastModifiedBy>
  <cp:revision>6</cp:revision>
  <cp:lastPrinted>2026-07-30T08:30:00Z</cp:lastPrinted>
  <dcterms:created xsi:type="dcterms:W3CDTF">2026-08-24T08:57:00Z</dcterms:created>
  <dcterms:modified xsi:type="dcterms:W3CDTF">2026-08-24T09:02:00Z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